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17B10" w14:textId="77777777" w:rsidR="00F07496" w:rsidRDefault="00F07496">
      <w:pPr>
        <w:rPr>
          <w:rStyle w:val="Gasstyl1"/>
        </w:rPr>
      </w:pPr>
    </w:p>
    <w:p w14:paraId="64AAD04E" w14:textId="7268849A" w:rsidR="00555674" w:rsidRPr="00555674" w:rsidRDefault="00062906" w:rsidP="00555674">
      <w:pPr>
        <w:rPr>
          <w:b/>
        </w:rPr>
      </w:pPr>
      <w:r>
        <w:rPr>
          <w:b/>
        </w:rPr>
        <w:t xml:space="preserve">Załącznik nr </w:t>
      </w:r>
      <w:r w:rsidR="004C4369">
        <w:rPr>
          <w:b/>
        </w:rPr>
        <w:t>5</w:t>
      </w:r>
      <w:r w:rsidR="00555674" w:rsidRPr="00555674">
        <w:rPr>
          <w:b/>
        </w:rPr>
        <w:t xml:space="preserve"> – Informacja o bezpieczeństwie dla gości</w:t>
      </w:r>
    </w:p>
    <w:p w14:paraId="080622B8" w14:textId="77777777" w:rsidR="00555674" w:rsidRDefault="00555674">
      <w:pPr>
        <w:rPr>
          <w:rStyle w:val="Gasstyl1"/>
        </w:rPr>
      </w:pPr>
    </w:p>
    <w:p w14:paraId="6E6EB346" w14:textId="77777777" w:rsidR="00555674" w:rsidRDefault="00555674" w:rsidP="00302F4D">
      <w:pPr>
        <w:spacing w:line="276" w:lineRule="auto"/>
        <w:rPr>
          <w:rStyle w:val="Gasstyl1"/>
        </w:rPr>
      </w:pPr>
    </w:p>
    <w:p w14:paraId="27E07ABE" w14:textId="77777777" w:rsidR="00555674" w:rsidRPr="00E47905" w:rsidRDefault="00555674" w:rsidP="00302F4D">
      <w:pPr>
        <w:spacing w:line="276" w:lineRule="auto"/>
        <w:rPr>
          <w:rStyle w:val="Gasstyl1"/>
        </w:rPr>
      </w:pPr>
    </w:p>
    <w:p w14:paraId="69D19DAB" w14:textId="77777777" w:rsidR="001F76CB" w:rsidRDefault="001F76CB" w:rsidP="00302F4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bezpieczeństwie dla gości</w:t>
      </w:r>
    </w:p>
    <w:p w14:paraId="299A9060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dotycząca jednorazowego wejścia gościa/grupy na teren obiektu</w:t>
      </w:r>
      <w:r w:rsidRPr="005B514A">
        <w:rPr>
          <w:b/>
          <w:sz w:val="24"/>
          <w:szCs w:val="24"/>
        </w:rPr>
        <w:t xml:space="preserve"> o zwiększonym poziomie zagrożeń</w:t>
      </w:r>
      <w:r>
        <w:rPr>
          <w:b/>
          <w:sz w:val="24"/>
          <w:szCs w:val="24"/>
        </w:rPr>
        <w:t xml:space="preserve">  w tym obiektu / przestrzeni zagrożonej</w:t>
      </w:r>
      <w:r w:rsidRPr="005B514A">
        <w:rPr>
          <w:b/>
          <w:sz w:val="24"/>
          <w:szCs w:val="24"/>
        </w:rPr>
        <w:t xml:space="preserve"> wybuchem należących</w:t>
      </w:r>
      <w:r>
        <w:rPr>
          <w:b/>
          <w:sz w:val="24"/>
          <w:szCs w:val="24"/>
        </w:rPr>
        <w:t xml:space="preserve"> </w:t>
      </w:r>
      <w:r w:rsidRPr="005B514A">
        <w:rPr>
          <w:b/>
          <w:sz w:val="24"/>
          <w:szCs w:val="24"/>
        </w:rPr>
        <w:t>do</w:t>
      </w:r>
    </w:p>
    <w:p w14:paraId="29A171E4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 w:rsidRPr="005B514A">
        <w:rPr>
          <w:b/>
          <w:sz w:val="24"/>
          <w:szCs w:val="24"/>
        </w:rPr>
        <w:t>Operatora Ga</w:t>
      </w:r>
      <w:r>
        <w:rPr>
          <w:b/>
          <w:sz w:val="24"/>
          <w:szCs w:val="24"/>
        </w:rPr>
        <w:t>zociągów Przesyłowych GAZ-SYSTEM</w:t>
      </w:r>
      <w:r w:rsidRPr="005B514A">
        <w:rPr>
          <w:b/>
          <w:sz w:val="24"/>
          <w:szCs w:val="24"/>
        </w:rPr>
        <w:t xml:space="preserve"> S.A.</w:t>
      </w:r>
    </w:p>
    <w:p w14:paraId="319B0874" w14:textId="77777777" w:rsidR="00555674" w:rsidRDefault="00555674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</w:p>
    <w:p w14:paraId="23A00EB4" w14:textId="77777777" w:rsidR="00555674" w:rsidRPr="005B514A" w:rsidRDefault="00555674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</w:p>
    <w:p w14:paraId="4E60CA95" w14:textId="77777777" w:rsidR="001F76CB" w:rsidRPr="005B514A" w:rsidRDefault="001F76CB" w:rsidP="00302F4D">
      <w:pPr>
        <w:spacing w:line="276" w:lineRule="auto"/>
        <w:rPr>
          <w:sz w:val="22"/>
          <w:szCs w:val="22"/>
        </w:rPr>
      </w:pPr>
    </w:p>
    <w:p w14:paraId="7248A2FF" w14:textId="77777777" w:rsidR="001F76CB" w:rsidRDefault="001F76CB" w:rsidP="00302F4D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FF10C7">
        <w:rPr>
          <w:sz w:val="22"/>
          <w:szCs w:val="22"/>
        </w:rPr>
        <w:t>Odpowiedzialny za eksploatację  (Pracownik GAZ-SYSTEM S.A.)  określa ilość osób wchodzących jednocześnie</w:t>
      </w:r>
      <w:r>
        <w:rPr>
          <w:sz w:val="22"/>
          <w:szCs w:val="22"/>
        </w:rPr>
        <w:t xml:space="preserve"> (w jednej grupie) na teren  obiektu </w:t>
      </w:r>
      <w:r w:rsidRPr="00FF10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tym </w:t>
      </w:r>
      <w:r w:rsidRPr="00FF10C7">
        <w:rPr>
          <w:sz w:val="22"/>
          <w:szCs w:val="22"/>
        </w:rPr>
        <w:t xml:space="preserve">przestrzeni </w:t>
      </w:r>
      <w:r>
        <w:rPr>
          <w:sz w:val="22"/>
          <w:szCs w:val="22"/>
        </w:rPr>
        <w:t>zagrożonej</w:t>
      </w:r>
      <w:r w:rsidRPr="00FF10C7">
        <w:rPr>
          <w:sz w:val="22"/>
          <w:szCs w:val="22"/>
        </w:rPr>
        <w:t xml:space="preserve">  wybuchem. Grupa maksymalnie może liczyć 20 osób</w:t>
      </w:r>
      <w:r>
        <w:rPr>
          <w:sz w:val="22"/>
          <w:szCs w:val="22"/>
        </w:rPr>
        <w:t>.</w:t>
      </w:r>
    </w:p>
    <w:p w14:paraId="67A20DEA" w14:textId="77777777" w:rsidR="001F76CB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4EFCBED2" w14:textId="77777777" w:rsidR="001F76CB" w:rsidRDefault="001F76CB" w:rsidP="00302F4D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</w:t>
      </w:r>
      <w:r>
        <w:rPr>
          <w:sz w:val="22"/>
          <w:szCs w:val="22"/>
        </w:rPr>
        <w:t xml:space="preserve">wyznacza pracownika GAZ-SYSTEM S.A. , który będzie pełnił funkcję opiekuna gościa/ grupy gości. </w:t>
      </w:r>
    </w:p>
    <w:p w14:paraId="51315EF2" w14:textId="77777777" w:rsidR="001F76CB" w:rsidRPr="00A663E0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6E144FE4" w14:textId="77777777" w:rsidR="00555674" w:rsidRDefault="001F76CB" w:rsidP="00302F4D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 obowiązków opiekuna należy:</w:t>
      </w:r>
    </w:p>
    <w:p w14:paraId="1C49BFD6" w14:textId="77777777" w:rsidR="00555674" w:rsidRPr="00555674" w:rsidRDefault="00555674" w:rsidP="00302F4D">
      <w:pPr>
        <w:pStyle w:val="Akapitzlist"/>
        <w:spacing w:line="276" w:lineRule="auto"/>
        <w:rPr>
          <w:sz w:val="22"/>
          <w:szCs w:val="22"/>
        </w:rPr>
      </w:pPr>
    </w:p>
    <w:p w14:paraId="54513EB2" w14:textId="77777777" w:rsidR="00555674" w:rsidRDefault="001F76CB" w:rsidP="00302F4D">
      <w:pPr>
        <w:pStyle w:val="Akapitzlist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555674">
        <w:rPr>
          <w:sz w:val="22"/>
          <w:szCs w:val="22"/>
        </w:rPr>
        <w:t xml:space="preserve">zorganizowanie  wejścia gościa/grupy gości  zgodnie z przepisami i zasadami bezpieczeństwa i higieny pracy  </w:t>
      </w:r>
      <w:r w:rsidR="00555674">
        <w:rPr>
          <w:sz w:val="22"/>
          <w:szCs w:val="22"/>
        </w:rPr>
        <w:t>w szczególności:</w:t>
      </w:r>
    </w:p>
    <w:p w14:paraId="4BDF1738" w14:textId="77777777" w:rsidR="00555674" w:rsidRDefault="001F76CB" w:rsidP="00302F4D">
      <w:pPr>
        <w:pStyle w:val="Akapitzlist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555674">
        <w:rPr>
          <w:sz w:val="22"/>
          <w:szCs w:val="22"/>
        </w:rPr>
        <w:t>zapoznanie gościa/ grupy gości  z „Zasadami bezpieczeństwa dla gości” oraz  poinformowanie o występujących na terenie obiektu  zagrożeniach, sposobie  zachowania się, poruszania, czynnościach zabronionych , sposobie postępowania w sytuacjach  awaryjnych (pożaru, wybuchu), sygnałach alarmowych  oraz warunkach i sposobie ewakuacji,</w:t>
      </w:r>
    </w:p>
    <w:p w14:paraId="488A900B" w14:textId="77777777" w:rsidR="00555674" w:rsidRDefault="001F76CB" w:rsidP="00302F4D">
      <w:pPr>
        <w:pStyle w:val="Akapitzlist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555674">
        <w:rPr>
          <w:sz w:val="22"/>
          <w:szCs w:val="22"/>
        </w:rPr>
        <w:t>wyposażenie gościa/grupy gości wchodzących na teren  obiektu o zwiększonym poziomie  zagrożenia w tym obiektu/ przestrzeni zagrożonych wybuchem w hełmy ochronne,</w:t>
      </w:r>
    </w:p>
    <w:p w14:paraId="06C4C187" w14:textId="77777777" w:rsidR="00555674" w:rsidRDefault="001F76CB" w:rsidP="00302F4D">
      <w:pPr>
        <w:pStyle w:val="Akapitzlist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555674">
        <w:rPr>
          <w:sz w:val="22"/>
          <w:szCs w:val="22"/>
        </w:rPr>
        <w:t>przed wejściem gościa/grupy gości w strefę zagrożenia wybuchem do wykonania kontrolnego  pomiaru stężenia metanu w w/w strefie,</w:t>
      </w:r>
    </w:p>
    <w:p w14:paraId="45410F1E" w14:textId="77777777" w:rsidR="00555674" w:rsidRDefault="001F76CB" w:rsidP="00302F4D">
      <w:pPr>
        <w:pStyle w:val="Akapitzlist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555674">
        <w:rPr>
          <w:sz w:val="22"/>
          <w:szCs w:val="22"/>
        </w:rPr>
        <w:t>podczas pobytu gościa/grypy gości w strefie zagrożenia wybuchem do wykonania ciągłego pomiaru stężenia metanu w w/w strefie,</w:t>
      </w:r>
    </w:p>
    <w:p w14:paraId="6BEDB8C7" w14:textId="77777777" w:rsidR="001F76CB" w:rsidRPr="00555674" w:rsidRDefault="001F76CB" w:rsidP="00302F4D">
      <w:pPr>
        <w:pStyle w:val="Akapitzlist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555674">
        <w:rPr>
          <w:sz w:val="22"/>
          <w:szCs w:val="22"/>
        </w:rPr>
        <w:t xml:space="preserve">egzekwowanie przestrzegania przez gościa/grupę gości przepisów i zasad bezpieczeństwa i higieny pracy obowiązujących na obiektach GAZ-SYSTEM S.A. </w:t>
      </w:r>
    </w:p>
    <w:p w14:paraId="19D6A40E" w14:textId="77777777" w:rsidR="001F76CB" w:rsidRPr="00903DE9" w:rsidRDefault="001F76CB" w:rsidP="00302F4D">
      <w:pPr>
        <w:spacing w:line="276" w:lineRule="auto"/>
        <w:ind w:left="360"/>
        <w:rPr>
          <w:sz w:val="22"/>
          <w:szCs w:val="22"/>
        </w:rPr>
      </w:pPr>
    </w:p>
    <w:p w14:paraId="5A606701" w14:textId="77777777" w:rsidR="001F76CB" w:rsidRPr="00567CD2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3F5C7ADD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9E24088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7D28FD9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43E56DFE" w14:textId="77777777" w:rsidR="005B514A" w:rsidRDefault="005B514A"/>
    <w:p w14:paraId="53B99445" w14:textId="77777777" w:rsidR="001F76CB" w:rsidRDefault="001F76CB" w:rsidP="005B514A">
      <w:pPr>
        <w:ind w:left="142"/>
        <w:jc w:val="center"/>
        <w:rPr>
          <w:sz w:val="24"/>
          <w:szCs w:val="24"/>
        </w:rPr>
      </w:pPr>
    </w:p>
    <w:tbl>
      <w:tblPr>
        <w:tblW w:w="13721" w:type="dxa"/>
        <w:tblInd w:w="392" w:type="dxa"/>
        <w:tblLook w:val="01E0" w:firstRow="1" w:lastRow="1" w:firstColumn="1" w:lastColumn="1" w:noHBand="0" w:noVBand="0"/>
      </w:tblPr>
      <w:tblGrid>
        <w:gridCol w:w="9894"/>
        <w:gridCol w:w="3827"/>
      </w:tblGrid>
      <w:tr w:rsidR="001F76CB" w:rsidRPr="00E47905" w14:paraId="081482C7" w14:textId="77777777" w:rsidTr="00020432">
        <w:trPr>
          <w:trHeight w:val="5326"/>
        </w:trPr>
        <w:tc>
          <w:tcPr>
            <w:tcW w:w="9894" w:type="dxa"/>
          </w:tcPr>
          <w:p w14:paraId="117A0398" w14:textId="77777777" w:rsidR="001F76CB" w:rsidRDefault="001F76CB" w:rsidP="00020432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lastRenderedPageBreak/>
              <w:t xml:space="preserve">Witamy </w:t>
            </w:r>
            <w:r>
              <w:rPr>
                <w:b/>
                <w:sz w:val="22"/>
                <w:szCs w:val="22"/>
              </w:rPr>
              <w:t xml:space="preserve">na terenie obiektu należącego </w:t>
            </w:r>
          </w:p>
          <w:p w14:paraId="10E8A09C" w14:textId="77777777" w:rsidR="001F76CB" w:rsidRDefault="001F76CB" w:rsidP="000204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</w:t>
            </w:r>
          </w:p>
          <w:p w14:paraId="4766319A" w14:textId="3B5089A6" w:rsidR="001F76CB" w:rsidRPr="00961E87" w:rsidRDefault="001F76CB" w:rsidP="00020432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t>Operator</w:t>
            </w:r>
            <w:r>
              <w:rPr>
                <w:b/>
                <w:sz w:val="22"/>
                <w:szCs w:val="22"/>
              </w:rPr>
              <w:t>a</w:t>
            </w:r>
            <w:r w:rsidRPr="00961E87">
              <w:rPr>
                <w:b/>
                <w:sz w:val="22"/>
                <w:szCs w:val="22"/>
              </w:rPr>
              <w:t xml:space="preserve"> Gazociągów Przesyłowych</w:t>
            </w:r>
            <w:r>
              <w:rPr>
                <w:b/>
                <w:sz w:val="22"/>
                <w:szCs w:val="22"/>
              </w:rPr>
              <w:t xml:space="preserve"> GAZ-</w:t>
            </w:r>
            <w:r w:rsidRPr="00961E87">
              <w:rPr>
                <w:b/>
                <w:sz w:val="22"/>
                <w:szCs w:val="22"/>
              </w:rPr>
              <w:t>SYSTEM S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 xml:space="preserve"> </w:t>
            </w:r>
          </w:p>
          <w:p w14:paraId="3689ABE0" w14:textId="77777777" w:rsidR="001F76CB" w:rsidRPr="00B837A0" w:rsidRDefault="001F76CB" w:rsidP="00163E04">
            <w:pPr>
              <w:rPr>
                <w:sz w:val="18"/>
                <w:szCs w:val="18"/>
              </w:rPr>
            </w:pPr>
          </w:p>
          <w:p w14:paraId="5A937C6D" w14:textId="77777777" w:rsidR="001F76CB" w:rsidRPr="00B837A0" w:rsidRDefault="001F76CB" w:rsidP="00020432">
            <w:pPr>
              <w:jc w:val="center"/>
              <w:rPr>
                <w:sz w:val="18"/>
                <w:szCs w:val="18"/>
              </w:rPr>
            </w:pPr>
          </w:p>
          <w:tbl>
            <w:tblPr>
              <w:tblStyle w:val="Tabela-Siatka"/>
              <w:tblW w:w="6836" w:type="dxa"/>
              <w:jc w:val="center"/>
              <w:tblLook w:val="04A0" w:firstRow="1" w:lastRow="0" w:firstColumn="1" w:lastColumn="0" w:noHBand="0" w:noVBand="1"/>
            </w:tblPr>
            <w:tblGrid>
              <w:gridCol w:w="6836"/>
            </w:tblGrid>
            <w:tr w:rsidR="001F76CB" w:rsidRPr="00B837A0" w14:paraId="36297AB5" w14:textId="77777777" w:rsidTr="00020432">
              <w:trPr>
                <w:trHeight w:val="795"/>
                <w:jc w:val="center"/>
              </w:trPr>
              <w:tc>
                <w:tcPr>
                  <w:tcW w:w="6836" w:type="dxa"/>
                  <w:shd w:val="clear" w:color="auto" w:fill="FF9933"/>
                </w:tcPr>
                <w:p w14:paraId="67194972" w14:textId="77777777" w:rsidR="001F76CB" w:rsidRPr="00B837A0" w:rsidRDefault="001F76CB" w:rsidP="00020432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023912D" w14:textId="77777777" w:rsidR="001F76CB" w:rsidRPr="00BF33D9" w:rsidRDefault="001F76CB" w:rsidP="00020432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F33D9">
                    <w:rPr>
                      <w:b/>
                      <w:color w:val="000000" w:themeColor="text1"/>
                      <w:sz w:val="28"/>
                      <w:szCs w:val="28"/>
                    </w:rPr>
                    <w:t>ZASADY BEZPIECZEŃSTWA DLA GOŚCI</w:t>
                  </w:r>
                </w:p>
                <w:p w14:paraId="7F85415D" w14:textId="77777777" w:rsidR="001F76CB" w:rsidRPr="00B837A0" w:rsidRDefault="001F76CB" w:rsidP="00020432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70553736" w14:textId="77777777" w:rsidR="001F76CB" w:rsidRPr="00B837A0" w:rsidRDefault="001F76CB" w:rsidP="00020432">
            <w:pPr>
              <w:rPr>
                <w:sz w:val="18"/>
                <w:szCs w:val="18"/>
              </w:rPr>
            </w:pPr>
          </w:p>
          <w:p w14:paraId="1033FB12" w14:textId="77777777" w:rsidR="001F76CB" w:rsidRPr="006665EA" w:rsidRDefault="001F76CB" w:rsidP="00020432">
            <w:pPr>
              <w:jc w:val="center"/>
              <w:rPr>
                <w:b/>
              </w:rPr>
            </w:pPr>
            <w:r w:rsidRPr="006665EA">
              <w:rPr>
                <w:b/>
              </w:rPr>
              <w:t>Bezpieczeństwo pracowników oraz gości jest naszym priorytetem.</w:t>
            </w:r>
          </w:p>
          <w:p w14:paraId="35339D1C" w14:textId="77777777" w:rsidR="001F76CB" w:rsidRDefault="001F76CB" w:rsidP="00020432">
            <w:pPr>
              <w:jc w:val="center"/>
              <w:rPr>
                <w:b/>
              </w:rPr>
            </w:pPr>
            <w:r w:rsidRPr="006665EA">
              <w:rPr>
                <w:b/>
              </w:rPr>
              <w:t xml:space="preserve">Prosimy o przestrzeganie zasad przedstawionych poniżej, które stworzyliśmy w trosce </w:t>
            </w:r>
          </w:p>
          <w:p w14:paraId="181EFE29" w14:textId="77777777" w:rsidR="001F76CB" w:rsidRDefault="001F76CB" w:rsidP="00020432">
            <w:pPr>
              <w:jc w:val="center"/>
              <w:rPr>
                <w:b/>
              </w:rPr>
            </w:pPr>
            <w:r w:rsidRPr="006665EA">
              <w:rPr>
                <w:b/>
              </w:rPr>
              <w:t>o Państwa bezpieczeństwo.</w:t>
            </w:r>
          </w:p>
          <w:p w14:paraId="78092D34" w14:textId="77777777" w:rsidR="00302F4D" w:rsidRDefault="00302F4D" w:rsidP="00020432">
            <w:pPr>
              <w:jc w:val="center"/>
              <w:rPr>
                <w:b/>
              </w:rPr>
            </w:pPr>
          </w:p>
          <w:p w14:paraId="13181A95" w14:textId="77777777" w:rsidR="00302F4D" w:rsidRPr="006665EA" w:rsidRDefault="00302F4D" w:rsidP="00020432">
            <w:pPr>
              <w:jc w:val="center"/>
              <w:rPr>
                <w:b/>
              </w:rPr>
            </w:pPr>
          </w:p>
          <w:p w14:paraId="1EC06ED1" w14:textId="77777777" w:rsidR="001F76CB" w:rsidRPr="00B837A0" w:rsidRDefault="00302F4D" w:rsidP="00020432">
            <w:pPr>
              <w:rPr>
                <w:sz w:val="18"/>
                <w:szCs w:val="18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4016" behindDoc="0" locked="0" layoutInCell="1" allowOverlap="1" wp14:anchorId="25FE8BC9" wp14:editId="31456F9E">
                  <wp:simplePos x="0" y="0"/>
                  <wp:positionH relativeFrom="column">
                    <wp:posOffset>-247650</wp:posOffset>
                  </wp:positionH>
                  <wp:positionV relativeFrom="paragraph">
                    <wp:posOffset>50032</wp:posOffset>
                  </wp:positionV>
                  <wp:extent cx="438785" cy="619125"/>
                  <wp:effectExtent l="0" t="0" r="0" b="952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28896" behindDoc="0" locked="0" layoutInCell="1" allowOverlap="1" wp14:anchorId="4FD7D2D2" wp14:editId="25BF94A3">
                  <wp:simplePos x="0" y="0"/>
                  <wp:positionH relativeFrom="column">
                    <wp:posOffset>6007956</wp:posOffset>
                  </wp:positionH>
                  <wp:positionV relativeFrom="paragraph">
                    <wp:posOffset>49530</wp:posOffset>
                  </wp:positionV>
                  <wp:extent cx="465455" cy="476885"/>
                  <wp:effectExtent l="0" t="0" r="0" b="0"/>
                  <wp:wrapNone/>
                  <wp:docPr id="3" name="Obraz 7" descr="zakaz fotografowani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kaz fotografowania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96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8"/>
              <w:gridCol w:w="4820"/>
            </w:tblGrid>
            <w:tr w:rsidR="001F76CB" w14:paraId="6BAB8B04" w14:textId="77777777" w:rsidTr="00020432">
              <w:tc>
                <w:tcPr>
                  <w:tcW w:w="4848" w:type="dxa"/>
                </w:tcPr>
                <w:p w14:paraId="5768139A" w14:textId="77777777" w:rsidR="001F76CB" w:rsidRDefault="001F76CB" w:rsidP="00020432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732992" behindDoc="0" locked="0" layoutInCell="1" allowOverlap="1" wp14:anchorId="41B5FC98" wp14:editId="7DA822B7">
                        <wp:simplePos x="0" y="0"/>
                        <wp:positionH relativeFrom="column">
                          <wp:posOffset>-315595</wp:posOffset>
                        </wp:positionH>
                        <wp:positionV relativeFrom="paragraph">
                          <wp:posOffset>679582</wp:posOffset>
                        </wp:positionV>
                        <wp:extent cx="439420" cy="621665"/>
                        <wp:effectExtent l="0" t="0" r="0" b="6985"/>
                        <wp:wrapNone/>
                        <wp:docPr id="6" name="Obraz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420" cy="6216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sz w:val="18"/>
                      <w:szCs w:val="18"/>
                    </w:rPr>
                    <w:t>Używaj hełmu ochronnego wszędzie tam gdzie nakazują tego znaki bądź nakaz ten zostanie wydany przez przewodnika grupy,</w:t>
                  </w:r>
                </w:p>
                <w:p w14:paraId="4EC4E651" w14:textId="77777777" w:rsidR="001F76CB" w:rsidRDefault="001F76CB" w:rsidP="00020432">
                  <w:pPr>
                    <w:pStyle w:val="Akapitzlist"/>
                    <w:ind w:left="742"/>
                    <w:rPr>
                      <w:sz w:val="18"/>
                      <w:szCs w:val="18"/>
                    </w:rPr>
                  </w:pPr>
                </w:p>
                <w:p w14:paraId="72C4966D" w14:textId="77777777" w:rsidR="00302F4D" w:rsidRDefault="00302F4D" w:rsidP="00020432">
                  <w:pPr>
                    <w:pStyle w:val="Akapitzlist"/>
                    <w:ind w:left="742"/>
                    <w:rPr>
                      <w:sz w:val="18"/>
                      <w:szCs w:val="18"/>
                    </w:rPr>
                  </w:pPr>
                </w:p>
                <w:p w14:paraId="7ACBCE1A" w14:textId="77777777" w:rsidR="001F76CB" w:rsidRDefault="001F76CB" w:rsidP="00020432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Używaj ochron słuchu wszędzie tam gdzie nakazują tego znaki bądź nakaz ten zostanie wydany przez przewodnika grupy,</w:t>
                  </w:r>
                </w:p>
                <w:p w14:paraId="77AEBB0C" w14:textId="77777777" w:rsidR="001F76CB" w:rsidRPr="00696DFD" w:rsidRDefault="001F76CB" w:rsidP="00020432">
                  <w:pPr>
                    <w:rPr>
                      <w:sz w:val="18"/>
                      <w:szCs w:val="18"/>
                    </w:rPr>
                  </w:pPr>
                </w:p>
                <w:p w14:paraId="054AA217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20" w:type="dxa"/>
                </w:tcPr>
                <w:p w14:paraId="1B390108" w14:textId="77777777" w:rsidR="001F76CB" w:rsidRDefault="001F76CB" w:rsidP="0002043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B837A0">
                    <w:rPr>
                      <w:sz w:val="18"/>
                      <w:szCs w:val="18"/>
                    </w:rPr>
                    <w:t>Wykonywanie zdjęć oraz filmowanie bez uprzedniego zezwolenia jest zabronione,</w:t>
                  </w:r>
                </w:p>
                <w:p w14:paraId="74E95DFB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  <w:p w14:paraId="37C74A5D" w14:textId="77777777" w:rsidR="001F76CB" w:rsidRPr="0078148D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729920" behindDoc="0" locked="0" layoutInCell="1" allowOverlap="1" wp14:anchorId="3648BBF8" wp14:editId="1F5FEBBE">
                        <wp:simplePos x="0" y="0"/>
                        <wp:positionH relativeFrom="column">
                          <wp:posOffset>2772410</wp:posOffset>
                        </wp:positionH>
                        <wp:positionV relativeFrom="paragraph">
                          <wp:posOffset>43180</wp:posOffset>
                        </wp:positionV>
                        <wp:extent cx="437515" cy="422910"/>
                        <wp:effectExtent l="19050" t="0" r="635" b="0"/>
                        <wp:wrapNone/>
                        <wp:docPr id="7" name="Obraz 9" descr="wyjście ewakuacyjn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yjście ewakuacyjne.bmp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7515" cy="4229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737CA614" w14:textId="77777777" w:rsidR="001F76CB" w:rsidRPr="00B837A0" w:rsidRDefault="001F76CB" w:rsidP="0002043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B837A0">
                    <w:rPr>
                      <w:sz w:val="18"/>
                      <w:szCs w:val="18"/>
                    </w:rPr>
                    <w:t>Po usłyszeniu alarmu udaj się do punktu ewakuacyjnego,</w:t>
                  </w:r>
                </w:p>
                <w:p w14:paraId="0FFC345F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  <w:p w14:paraId="5971D197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  <w:p w14:paraId="7E8266B8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2D651620" w14:textId="77777777" w:rsidTr="00020432">
              <w:tc>
                <w:tcPr>
                  <w:tcW w:w="4848" w:type="dxa"/>
                </w:tcPr>
                <w:p w14:paraId="2F010121" w14:textId="77777777" w:rsidR="001F76CB" w:rsidRDefault="00163E04" w:rsidP="00020432">
                  <w:pPr>
                    <w:pStyle w:val="Akapitzlist"/>
                    <w:numPr>
                      <w:ilvl w:val="0"/>
                      <w:numId w:val="3"/>
                    </w:numPr>
                    <w:ind w:left="742" w:hanging="425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730944" behindDoc="0" locked="0" layoutInCell="1" allowOverlap="1" wp14:anchorId="3DE398E9" wp14:editId="5F6E0805">
                        <wp:simplePos x="0" y="0"/>
                        <wp:positionH relativeFrom="column">
                          <wp:posOffset>-352425</wp:posOffset>
                        </wp:positionH>
                        <wp:positionV relativeFrom="paragraph">
                          <wp:posOffset>309245</wp:posOffset>
                        </wp:positionV>
                        <wp:extent cx="474345" cy="470535"/>
                        <wp:effectExtent l="0" t="0" r="1905" b="5715"/>
                        <wp:wrapNone/>
                        <wp:docPr id="10" name="Obraz 4" descr="ZP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PW.jp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345" cy="47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735040" behindDoc="0" locked="0" layoutInCell="1" allowOverlap="1" wp14:anchorId="1B369ECE" wp14:editId="19770966">
                        <wp:simplePos x="0" y="0"/>
                        <wp:positionH relativeFrom="column">
                          <wp:posOffset>-342265</wp:posOffset>
                        </wp:positionH>
                        <wp:positionV relativeFrom="paragraph">
                          <wp:posOffset>1343660</wp:posOffset>
                        </wp:positionV>
                        <wp:extent cx="510540" cy="699135"/>
                        <wp:effectExtent l="0" t="0" r="3810" b="5715"/>
                        <wp:wrapNone/>
                        <wp:docPr id="8" name="Obraz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991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 xml:space="preserve">Zwracaj uwagę na oznakowanie terenu </w:t>
                  </w:r>
                  <w:r w:rsidR="001F76CB">
                    <w:rPr>
                      <w:sz w:val="18"/>
                      <w:szCs w:val="18"/>
                    </w:rPr>
                    <w:br/>
                    <w:t xml:space="preserve">i obiektów.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Poinformuj przewodnika lub przedstawiciela </w:t>
                  </w:r>
                  <w:r w:rsidR="001F76CB">
                    <w:rPr>
                      <w:sz w:val="18"/>
                      <w:szCs w:val="18"/>
                    </w:rPr>
                    <w:t xml:space="preserve"> GAZ-SYSTEM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 o zauważonym </w:t>
                  </w:r>
                  <w:r w:rsidR="001F76CB">
                    <w:rPr>
                      <w:sz w:val="18"/>
                      <w:szCs w:val="18"/>
                    </w:rPr>
                    <w:t>niebezpieczeństwie</w:t>
                  </w:r>
                  <w:r w:rsidR="001F76CB" w:rsidRPr="00B837A0">
                    <w:rPr>
                      <w:sz w:val="18"/>
                      <w:szCs w:val="18"/>
                    </w:rPr>
                    <w:t>,</w:t>
                  </w:r>
                </w:p>
                <w:p w14:paraId="54951F63" w14:textId="77777777" w:rsidR="001F76CB" w:rsidRDefault="001F76CB" w:rsidP="00020432">
                  <w:pPr>
                    <w:pStyle w:val="Akapitzlist"/>
                    <w:ind w:left="742"/>
                    <w:rPr>
                      <w:sz w:val="18"/>
                      <w:szCs w:val="18"/>
                    </w:rPr>
                  </w:pPr>
                </w:p>
                <w:p w14:paraId="77E1EEFB" w14:textId="77777777" w:rsidR="001F76CB" w:rsidRPr="00B837A0" w:rsidRDefault="001F76CB" w:rsidP="00020432">
                  <w:pPr>
                    <w:pStyle w:val="Akapitzlist"/>
                    <w:ind w:left="742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 terenie obiektu poruszaj się w miarę możliwości w zwartej grupie po wyznaczonych ciągach komunikacyjnych –według wskazań przewodnika grupy,</w:t>
                  </w:r>
                </w:p>
                <w:p w14:paraId="319A011B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0" w:type="dxa"/>
                  <w:vMerge w:val="restart"/>
                </w:tcPr>
                <w:p w14:paraId="7C292E44" w14:textId="77777777" w:rsidR="001F76CB" w:rsidRDefault="00302F4D" w:rsidP="00020432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31968" behindDoc="0" locked="0" layoutInCell="1" allowOverlap="1" wp14:anchorId="06B04940" wp14:editId="33F6E2C2">
                        <wp:simplePos x="0" y="0"/>
                        <wp:positionH relativeFrom="column">
                          <wp:posOffset>2008505</wp:posOffset>
                        </wp:positionH>
                        <wp:positionV relativeFrom="paragraph">
                          <wp:posOffset>54610</wp:posOffset>
                        </wp:positionV>
                        <wp:extent cx="250825" cy="254000"/>
                        <wp:effectExtent l="0" t="0" r="0" b="0"/>
                        <wp:wrapNone/>
                        <wp:docPr id="11" name="Obraz 11" descr="telefony alarmow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lefony alarmowe.jp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825" cy="25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52E0CF27" w14:textId="77777777" w:rsidR="001F76CB" w:rsidRPr="00D01556" w:rsidRDefault="001F76CB" w:rsidP="00020432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01556">
                    <w:rPr>
                      <w:b/>
                      <w:color w:val="FF0000"/>
                      <w:sz w:val="18"/>
                      <w:szCs w:val="18"/>
                    </w:rPr>
                    <w:t xml:space="preserve">         Ważne numery telefonów:</w:t>
                  </w:r>
                </w:p>
                <w:p w14:paraId="1577ED1A" w14:textId="77777777" w:rsidR="001F76CB" w:rsidRPr="00961E87" w:rsidRDefault="001F76CB" w:rsidP="00020432">
                  <w:pPr>
                    <w:rPr>
                      <w:b/>
                      <w:sz w:val="18"/>
                      <w:szCs w:val="18"/>
                    </w:rPr>
                  </w:pPr>
                  <w:r w:rsidRPr="00961E87">
                    <w:rPr>
                      <w:b/>
                      <w:sz w:val="18"/>
                      <w:szCs w:val="18"/>
                    </w:rPr>
                    <w:t xml:space="preserve">         </w:t>
                  </w:r>
                </w:p>
                <w:p w14:paraId="34CFC16F" w14:textId="77777777" w:rsidR="001F76CB" w:rsidRPr="00961E87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Oddziałowa Dyspozycja Gaz</w:t>
                  </w:r>
                  <w:r>
                    <w:rPr>
                      <w:sz w:val="18"/>
                      <w:szCs w:val="18"/>
                    </w:rPr>
                    <w:t>u</w:t>
                  </w:r>
                  <w:r w:rsidRPr="00961E87">
                    <w:rPr>
                      <w:sz w:val="18"/>
                      <w:szCs w:val="18"/>
                    </w:rPr>
                    <w:t xml:space="preserve">:  </w:t>
                  </w:r>
                  <w:r>
                    <w:rPr>
                      <w:sz w:val="18"/>
                      <w:szCs w:val="18"/>
                    </w:rPr>
                    <w:t>…………….</w:t>
                  </w:r>
                </w:p>
                <w:p w14:paraId="213C81A3" w14:textId="77777777" w:rsidR="001F76CB" w:rsidRPr="00961E87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Pogotowie Ratunkowe:               999 lub 112</w:t>
                  </w:r>
                </w:p>
                <w:p w14:paraId="29461A8A" w14:textId="77777777" w:rsidR="001F76CB" w:rsidRPr="00961E87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Straż Pożarna:                                998 lub 112</w:t>
                  </w:r>
                </w:p>
                <w:p w14:paraId="0174EF30" w14:textId="77777777" w:rsidR="001F76CB" w:rsidRPr="00961E87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Policja:                                            997 lub 112</w:t>
                  </w:r>
                </w:p>
                <w:p w14:paraId="7E08A9C0" w14:textId="77777777" w:rsidR="001F76CB" w:rsidRPr="0078148D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39BDA71A" w14:textId="77777777" w:rsidTr="00020432">
              <w:trPr>
                <w:trHeight w:val="979"/>
              </w:trPr>
              <w:tc>
                <w:tcPr>
                  <w:tcW w:w="4848" w:type="dxa"/>
                </w:tcPr>
                <w:p w14:paraId="1A0E93E2" w14:textId="77777777" w:rsidR="001F76CB" w:rsidRDefault="00302F4D" w:rsidP="0002043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726848" behindDoc="0" locked="0" layoutInCell="1" allowOverlap="1" wp14:anchorId="21660365" wp14:editId="619D0824">
                        <wp:simplePos x="0" y="0"/>
                        <wp:positionH relativeFrom="column">
                          <wp:posOffset>-387350</wp:posOffset>
                        </wp:positionH>
                        <wp:positionV relativeFrom="paragraph">
                          <wp:posOffset>826770</wp:posOffset>
                        </wp:positionV>
                        <wp:extent cx="561340" cy="445135"/>
                        <wp:effectExtent l="0" t="0" r="0" b="0"/>
                        <wp:wrapNone/>
                        <wp:docPr id="12" name="Obraz 5" descr="zakaz paleni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akaz palenia.gif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1340" cy="445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 xml:space="preserve">Szczególną ostrożność zachowaj przebywając w strefach </w:t>
                  </w:r>
                  <w:r w:rsidR="001F76CB">
                    <w:rPr>
                      <w:sz w:val="18"/>
                      <w:szCs w:val="18"/>
                    </w:rPr>
                    <w:br/>
                    <w:t xml:space="preserve">zagrożonych wybuchem. Bezwzględnie stosuj się do poleceń przewodnika. </w:t>
                  </w:r>
                </w:p>
                <w:p w14:paraId="3C4BF8CD" w14:textId="77777777" w:rsidR="001F76CB" w:rsidRPr="00B837A0" w:rsidRDefault="001F76CB" w:rsidP="00020432">
                  <w:pPr>
                    <w:pStyle w:val="Akapitzlist"/>
                    <w:rPr>
                      <w:sz w:val="18"/>
                      <w:szCs w:val="18"/>
                    </w:rPr>
                  </w:pPr>
                </w:p>
                <w:p w14:paraId="4994B70D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20" w:type="dxa"/>
                  <w:vMerge/>
                </w:tcPr>
                <w:p w14:paraId="693F3ABF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1419AAE6" w14:textId="77777777" w:rsidTr="00020432">
              <w:tc>
                <w:tcPr>
                  <w:tcW w:w="4848" w:type="dxa"/>
                </w:tcPr>
                <w:p w14:paraId="3BC051A2" w14:textId="77777777" w:rsidR="001F76CB" w:rsidRPr="00B837A0" w:rsidRDefault="001F76CB" w:rsidP="0002043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Nie pal tytoniu i nie używaj otwartego ognia. Zakaz dotyczy całego terenu na zewnątrz oraz wewnątrz budynków za wyjątkiem miejsc do tego wyznaczonych.</w:t>
                  </w:r>
                </w:p>
                <w:p w14:paraId="5C088EBD" w14:textId="77777777" w:rsidR="001F76CB" w:rsidRPr="00B837A0" w:rsidRDefault="001F76CB" w:rsidP="00020432">
                  <w:pPr>
                    <w:pStyle w:val="Akapitzlist"/>
                    <w:rPr>
                      <w:sz w:val="18"/>
                      <w:szCs w:val="18"/>
                    </w:rPr>
                  </w:pPr>
                </w:p>
                <w:p w14:paraId="4F58CF29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20" w:type="dxa"/>
                  <w:vMerge w:val="restart"/>
                </w:tcPr>
                <w:p w14:paraId="1D104451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</w:t>
                  </w:r>
                </w:p>
              </w:tc>
            </w:tr>
            <w:tr w:rsidR="001F76CB" w14:paraId="6CD28A7F" w14:textId="77777777" w:rsidTr="00020432">
              <w:tc>
                <w:tcPr>
                  <w:tcW w:w="4848" w:type="dxa"/>
                </w:tcPr>
                <w:p w14:paraId="37BDFA5E" w14:textId="77777777" w:rsidR="001F76CB" w:rsidRDefault="001F76CB" w:rsidP="0002043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727872" behindDoc="0" locked="0" layoutInCell="1" allowOverlap="1" wp14:anchorId="604E2DBC" wp14:editId="323D6B47">
                        <wp:simplePos x="0" y="0"/>
                        <wp:positionH relativeFrom="column">
                          <wp:posOffset>-280035</wp:posOffset>
                        </wp:positionH>
                        <wp:positionV relativeFrom="paragraph">
                          <wp:posOffset>97760</wp:posOffset>
                        </wp:positionV>
                        <wp:extent cx="394970" cy="389255"/>
                        <wp:effectExtent l="0" t="0" r="5080" b="0"/>
                        <wp:wrapNone/>
                        <wp:docPr id="13" name="Obraz 6" descr="zakaz używania telefonów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akaz używania telefonów 2.jp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4970" cy="3892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t xml:space="preserve">W strefach zagrożenia wybuchem </w:t>
                  </w:r>
                  <w:r>
                    <w:rPr>
                      <w:sz w:val="18"/>
                      <w:szCs w:val="18"/>
                    </w:rPr>
                    <w:t xml:space="preserve">nie używaj </w:t>
                  </w:r>
                  <w:r w:rsidRPr="00B837A0">
                    <w:rPr>
                      <w:sz w:val="18"/>
                      <w:szCs w:val="18"/>
                    </w:rPr>
                    <w:t>urządzeń elektronicznych</w:t>
                  </w:r>
                  <w:r>
                    <w:rPr>
                      <w:sz w:val="18"/>
                      <w:szCs w:val="18"/>
                    </w:rPr>
                    <w:t xml:space="preserve"> w tym telefonów. Telefon komórkowy wyłącz bądź oddaj do depozytu,</w:t>
                  </w:r>
                  <w:r w:rsidRPr="00B837A0">
                    <w:rPr>
                      <w:sz w:val="18"/>
                      <w:szCs w:val="18"/>
                    </w:rPr>
                    <w:t xml:space="preserve"> </w:t>
                  </w:r>
                </w:p>
                <w:p w14:paraId="0E3AC690" w14:textId="77777777" w:rsidR="00302F4D" w:rsidRPr="00B837A0" w:rsidRDefault="00302F4D" w:rsidP="00302F4D">
                  <w:pPr>
                    <w:pStyle w:val="Akapitzlist"/>
                    <w:rPr>
                      <w:sz w:val="18"/>
                      <w:szCs w:val="18"/>
                    </w:rPr>
                  </w:pPr>
                </w:p>
                <w:p w14:paraId="7FE030B1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  <w:p w14:paraId="56B8E0D9" w14:textId="77777777" w:rsidR="00302F4D" w:rsidRDefault="00302F4D" w:rsidP="0002043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20" w:type="dxa"/>
                  <w:vMerge/>
                </w:tcPr>
                <w:p w14:paraId="0D96CA10" w14:textId="77777777" w:rsidR="001F76CB" w:rsidRDefault="001F76CB" w:rsidP="00020432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4181D4D" w14:textId="77777777" w:rsidR="001F76CB" w:rsidRPr="006665EA" w:rsidRDefault="001F76CB" w:rsidP="00020432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 xml:space="preserve">Dziękujemy za współpracę </w:t>
            </w:r>
            <w:r>
              <w:rPr>
                <w:b/>
                <w:sz w:val="18"/>
                <w:szCs w:val="18"/>
              </w:rPr>
              <w:t>dla</w:t>
            </w:r>
            <w:r w:rsidRPr="006665EA">
              <w:rPr>
                <w:b/>
                <w:sz w:val="18"/>
                <w:szCs w:val="18"/>
              </w:rPr>
              <w:t xml:space="preserve"> zapewnienia bezpieczeństwa.</w:t>
            </w:r>
          </w:p>
          <w:p w14:paraId="0C28F3DC" w14:textId="77777777" w:rsidR="001F76CB" w:rsidRPr="006665EA" w:rsidRDefault="001F76CB" w:rsidP="00020432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>Jeżeli masz jakieś uwagi, pomysły to przekaż je nam – będą służyły dalszym udoskonaleniom.</w:t>
            </w:r>
          </w:p>
          <w:p w14:paraId="1A1FED15" w14:textId="77777777" w:rsidR="001F76CB" w:rsidRPr="00B837A0" w:rsidRDefault="001F76CB" w:rsidP="00020432">
            <w:pPr>
              <w:jc w:val="center"/>
              <w:rPr>
                <w:sz w:val="16"/>
                <w:szCs w:val="16"/>
              </w:rPr>
            </w:pPr>
          </w:p>
          <w:p w14:paraId="55D6EDE8" w14:textId="77777777" w:rsidR="001F76CB" w:rsidRPr="00B837A0" w:rsidRDefault="001F76CB" w:rsidP="00020432">
            <w:pPr>
              <w:rPr>
                <w:sz w:val="18"/>
                <w:szCs w:val="18"/>
              </w:rPr>
            </w:pPr>
          </w:p>
          <w:p w14:paraId="3171CEB9" w14:textId="77777777" w:rsidR="001F76CB" w:rsidRPr="00B837A0" w:rsidRDefault="001F76CB" w:rsidP="00020432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76146931" w14:textId="77777777" w:rsidR="001F76CB" w:rsidRPr="00C40AA4" w:rsidRDefault="001F76CB" w:rsidP="00020432">
            <w:pPr>
              <w:jc w:val="right"/>
              <w:rPr>
                <w:sz w:val="22"/>
                <w:szCs w:val="22"/>
              </w:rPr>
            </w:pPr>
          </w:p>
        </w:tc>
      </w:tr>
    </w:tbl>
    <w:p w14:paraId="15E9B714" w14:textId="77777777" w:rsidR="001F76CB" w:rsidRDefault="001F76CB" w:rsidP="005B514A">
      <w:pPr>
        <w:ind w:left="142"/>
        <w:jc w:val="center"/>
        <w:rPr>
          <w:sz w:val="24"/>
          <w:szCs w:val="24"/>
        </w:rPr>
      </w:pPr>
    </w:p>
    <w:p w14:paraId="431023A8" w14:textId="77777777" w:rsidR="00044643" w:rsidRDefault="00044643" w:rsidP="005B514A">
      <w:pPr>
        <w:ind w:left="142"/>
        <w:jc w:val="center"/>
        <w:rPr>
          <w:sz w:val="24"/>
          <w:szCs w:val="24"/>
        </w:rPr>
      </w:pPr>
    </w:p>
    <w:p w14:paraId="1203943C" w14:textId="6462F2F9" w:rsidR="005B514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Oświadczam</w:t>
      </w:r>
    </w:p>
    <w:p w14:paraId="2E5A8AEE" w14:textId="77777777" w:rsidR="005B514A" w:rsidRPr="00352D0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że zostałem poinstruowany o </w:t>
      </w:r>
      <w:r w:rsidRPr="00352D0A">
        <w:rPr>
          <w:sz w:val="24"/>
          <w:szCs w:val="24"/>
        </w:rPr>
        <w:t xml:space="preserve"> występujących na </w:t>
      </w:r>
      <w:r w:rsidR="00E96FC9">
        <w:rPr>
          <w:sz w:val="24"/>
          <w:szCs w:val="24"/>
        </w:rPr>
        <w:t>terenie obiektu</w:t>
      </w:r>
      <w:r w:rsidRPr="00352D0A">
        <w:rPr>
          <w:sz w:val="24"/>
          <w:szCs w:val="24"/>
        </w:rPr>
        <w:t xml:space="preserve"> zagrożeniach, sposobie  zachowania się i poruszania, czynnościach zabronionych, sposobie zachowania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w sytuacjach  awaryjnych (</w:t>
      </w:r>
      <w:r w:rsidR="00815649">
        <w:rPr>
          <w:sz w:val="24"/>
          <w:szCs w:val="24"/>
        </w:rPr>
        <w:t xml:space="preserve">w tym </w:t>
      </w:r>
      <w:r w:rsidRPr="00352D0A">
        <w:rPr>
          <w:sz w:val="24"/>
          <w:szCs w:val="24"/>
        </w:rPr>
        <w:t xml:space="preserve">pożaru, wybuchu), sygnałach alarmowych 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oraz warunkach ewakuacji.</w:t>
      </w:r>
    </w:p>
    <w:p w14:paraId="62908AB9" w14:textId="77777777" w:rsidR="001F76CB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</w:p>
    <w:p w14:paraId="5E26D93C" w14:textId="77777777" w:rsidR="005B514A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Nazwa obiektu 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97"/>
        <w:gridCol w:w="2586"/>
        <w:gridCol w:w="2586"/>
      </w:tblGrid>
      <w:tr w:rsidR="005B514A" w14:paraId="273E9D14" w14:textId="77777777" w:rsidTr="00555674">
        <w:trPr>
          <w:jc w:val="center"/>
        </w:trPr>
        <w:tc>
          <w:tcPr>
            <w:tcW w:w="675" w:type="dxa"/>
          </w:tcPr>
          <w:p w14:paraId="1368C092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L.p.</w:t>
            </w:r>
          </w:p>
        </w:tc>
        <w:tc>
          <w:tcPr>
            <w:tcW w:w="4497" w:type="dxa"/>
          </w:tcPr>
          <w:p w14:paraId="34B0587D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Imię i Nazwisko</w:t>
            </w:r>
          </w:p>
        </w:tc>
        <w:tc>
          <w:tcPr>
            <w:tcW w:w="2586" w:type="dxa"/>
          </w:tcPr>
          <w:p w14:paraId="6C3F76C5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Podpis</w:t>
            </w:r>
          </w:p>
        </w:tc>
        <w:tc>
          <w:tcPr>
            <w:tcW w:w="2586" w:type="dxa"/>
          </w:tcPr>
          <w:p w14:paraId="59BC48B8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Uwagi</w:t>
            </w:r>
          </w:p>
        </w:tc>
      </w:tr>
      <w:tr w:rsidR="005B514A" w14:paraId="522B6489" w14:textId="77777777" w:rsidTr="00555674">
        <w:trPr>
          <w:jc w:val="center"/>
        </w:trPr>
        <w:tc>
          <w:tcPr>
            <w:tcW w:w="675" w:type="dxa"/>
          </w:tcPr>
          <w:p w14:paraId="281CC0C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</w:t>
            </w:r>
          </w:p>
        </w:tc>
        <w:tc>
          <w:tcPr>
            <w:tcW w:w="4497" w:type="dxa"/>
          </w:tcPr>
          <w:p w14:paraId="721BD107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02EF1B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FC53E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3CF5473" w14:textId="77777777" w:rsidTr="00555674">
        <w:trPr>
          <w:jc w:val="center"/>
        </w:trPr>
        <w:tc>
          <w:tcPr>
            <w:tcW w:w="675" w:type="dxa"/>
          </w:tcPr>
          <w:p w14:paraId="65BCCEA2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</w:t>
            </w:r>
          </w:p>
        </w:tc>
        <w:tc>
          <w:tcPr>
            <w:tcW w:w="4497" w:type="dxa"/>
          </w:tcPr>
          <w:p w14:paraId="17500827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45577D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DE34B6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F5CEE72" w14:textId="77777777" w:rsidTr="00555674">
        <w:trPr>
          <w:jc w:val="center"/>
        </w:trPr>
        <w:tc>
          <w:tcPr>
            <w:tcW w:w="675" w:type="dxa"/>
          </w:tcPr>
          <w:p w14:paraId="23E7B0EC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3</w:t>
            </w:r>
          </w:p>
        </w:tc>
        <w:tc>
          <w:tcPr>
            <w:tcW w:w="4497" w:type="dxa"/>
          </w:tcPr>
          <w:p w14:paraId="0A7B0BD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D8273ED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0A61AC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6EE1E1B" w14:textId="77777777" w:rsidTr="00555674">
        <w:trPr>
          <w:jc w:val="center"/>
        </w:trPr>
        <w:tc>
          <w:tcPr>
            <w:tcW w:w="675" w:type="dxa"/>
          </w:tcPr>
          <w:p w14:paraId="2B347C2F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4</w:t>
            </w:r>
          </w:p>
        </w:tc>
        <w:tc>
          <w:tcPr>
            <w:tcW w:w="4497" w:type="dxa"/>
          </w:tcPr>
          <w:p w14:paraId="178CE454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20286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3BAF8F8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356E98E" w14:textId="77777777" w:rsidTr="00555674">
        <w:trPr>
          <w:jc w:val="center"/>
        </w:trPr>
        <w:tc>
          <w:tcPr>
            <w:tcW w:w="675" w:type="dxa"/>
          </w:tcPr>
          <w:p w14:paraId="3805CDBF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5</w:t>
            </w:r>
          </w:p>
        </w:tc>
        <w:tc>
          <w:tcPr>
            <w:tcW w:w="4497" w:type="dxa"/>
          </w:tcPr>
          <w:p w14:paraId="51B2ED5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848952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38EAB84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3BB75D31" w14:textId="77777777" w:rsidTr="00555674">
        <w:trPr>
          <w:jc w:val="center"/>
        </w:trPr>
        <w:tc>
          <w:tcPr>
            <w:tcW w:w="675" w:type="dxa"/>
          </w:tcPr>
          <w:p w14:paraId="784AB72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6</w:t>
            </w:r>
          </w:p>
        </w:tc>
        <w:tc>
          <w:tcPr>
            <w:tcW w:w="4497" w:type="dxa"/>
          </w:tcPr>
          <w:p w14:paraId="6560AFA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93F6FE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1B51A1C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D958C2" w14:textId="77777777" w:rsidTr="00555674">
        <w:trPr>
          <w:jc w:val="center"/>
        </w:trPr>
        <w:tc>
          <w:tcPr>
            <w:tcW w:w="675" w:type="dxa"/>
          </w:tcPr>
          <w:p w14:paraId="047F036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7</w:t>
            </w:r>
          </w:p>
        </w:tc>
        <w:tc>
          <w:tcPr>
            <w:tcW w:w="4497" w:type="dxa"/>
          </w:tcPr>
          <w:p w14:paraId="17B2881F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71CD0D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784E88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FC29A52" w14:textId="77777777" w:rsidTr="00555674">
        <w:trPr>
          <w:jc w:val="center"/>
        </w:trPr>
        <w:tc>
          <w:tcPr>
            <w:tcW w:w="675" w:type="dxa"/>
          </w:tcPr>
          <w:p w14:paraId="5D2F02E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8</w:t>
            </w:r>
          </w:p>
        </w:tc>
        <w:tc>
          <w:tcPr>
            <w:tcW w:w="4497" w:type="dxa"/>
          </w:tcPr>
          <w:p w14:paraId="6F8E9468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BE040B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52035F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0313ABE" w14:textId="77777777" w:rsidTr="00555674">
        <w:trPr>
          <w:jc w:val="center"/>
        </w:trPr>
        <w:tc>
          <w:tcPr>
            <w:tcW w:w="675" w:type="dxa"/>
          </w:tcPr>
          <w:p w14:paraId="17A71D2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9</w:t>
            </w:r>
          </w:p>
        </w:tc>
        <w:tc>
          <w:tcPr>
            <w:tcW w:w="4497" w:type="dxa"/>
          </w:tcPr>
          <w:p w14:paraId="0115064E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E9FA23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1F2DE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610CB73" w14:textId="77777777" w:rsidTr="00555674">
        <w:trPr>
          <w:jc w:val="center"/>
        </w:trPr>
        <w:tc>
          <w:tcPr>
            <w:tcW w:w="675" w:type="dxa"/>
          </w:tcPr>
          <w:p w14:paraId="5BA76D41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10</w:t>
            </w:r>
          </w:p>
        </w:tc>
        <w:tc>
          <w:tcPr>
            <w:tcW w:w="4497" w:type="dxa"/>
          </w:tcPr>
          <w:p w14:paraId="4117357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6B3B2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6C8F2A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28082C00" w14:textId="77777777" w:rsidTr="00555674">
        <w:trPr>
          <w:jc w:val="center"/>
        </w:trPr>
        <w:tc>
          <w:tcPr>
            <w:tcW w:w="675" w:type="dxa"/>
          </w:tcPr>
          <w:p w14:paraId="7D59E71F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11</w:t>
            </w:r>
          </w:p>
        </w:tc>
        <w:tc>
          <w:tcPr>
            <w:tcW w:w="4497" w:type="dxa"/>
          </w:tcPr>
          <w:p w14:paraId="7D04834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12D0DBD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874E88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107377ED" w14:textId="77777777" w:rsidTr="00555674">
        <w:trPr>
          <w:jc w:val="center"/>
        </w:trPr>
        <w:tc>
          <w:tcPr>
            <w:tcW w:w="675" w:type="dxa"/>
          </w:tcPr>
          <w:p w14:paraId="5C8CCA0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12</w:t>
            </w:r>
          </w:p>
        </w:tc>
        <w:tc>
          <w:tcPr>
            <w:tcW w:w="4497" w:type="dxa"/>
          </w:tcPr>
          <w:p w14:paraId="202E3F37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93BD2F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718E0C2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500AE9" w14:textId="77777777" w:rsidTr="00555674">
        <w:trPr>
          <w:jc w:val="center"/>
        </w:trPr>
        <w:tc>
          <w:tcPr>
            <w:tcW w:w="675" w:type="dxa"/>
          </w:tcPr>
          <w:p w14:paraId="38CC85E8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13</w:t>
            </w:r>
          </w:p>
        </w:tc>
        <w:tc>
          <w:tcPr>
            <w:tcW w:w="4497" w:type="dxa"/>
          </w:tcPr>
          <w:p w14:paraId="1939E1B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C94C115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1C024C9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70EA11D" w14:textId="77777777" w:rsidTr="00555674">
        <w:trPr>
          <w:jc w:val="center"/>
        </w:trPr>
        <w:tc>
          <w:tcPr>
            <w:tcW w:w="675" w:type="dxa"/>
          </w:tcPr>
          <w:p w14:paraId="40BF68F5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14</w:t>
            </w:r>
          </w:p>
        </w:tc>
        <w:tc>
          <w:tcPr>
            <w:tcW w:w="4497" w:type="dxa"/>
          </w:tcPr>
          <w:p w14:paraId="0A2A5074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45D36A1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70572B6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193AC8" w14:textId="77777777" w:rsidTr="00555674">
        <w:trPr>
          <w:jc w:val="center"/>
        </w:trPr>
        <w:tc>
          <w:tcPr>
            <w:tcW w:w="675" w:type="dxa"/>
          </w:tcPr>
          <w:p w14:paraId="574785B7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15</w:t>
            </w:r>
          </w:p>
        </w:tc>
        <w:tc>
          <w:tcPr>
            <w:tcW w:w="4497" w:type="dxa"/>
          </w:tcPr>
          <w:p w14:paraId="6DE18F7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149240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F877CF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7227D67" w14:textId="77777777" w:rsidTr="00555674">
        <w:trPr>
          <w:jc w:val="center"/>
        </w:trPr>
        <w:tc>
          <w:tcPr>
            <w:tcW w:w="675" w:type="dxa"/>
          </w:tcPr>
          <w:p w14:paraId="12F0F655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16</w:t>
            </w:r>
          </w:p>
        </w:tc>
        <w:tc>
          <w:tcPr>
            <w:tcW w:w="4497" w:type="dxa"/>
          </w:tcPr>
          <w:p w14:paraId="4126CF1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8E40971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F4AE43B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BD34DA2" w14:textId="77777777" w:rsidTr="00555674">
        <w:trPr>
          <w:jc w:val="center"/>
        </w:trPr>
        <w:tc>
          <w:tcPr>
            <w:tcW w:w="675" w:type="dxa"/>
          </w:tcPr>
          <w:p w14:paraId="3131CDAF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17</w:t>
            </w:r>
          </w:p>
        </w:tc>
        <w:tc>
          <w:tcPr>
            <w:tcW w:w="4497" w:type="dxa"/>
          </w:tcPr>
          <w:p w14:paraId="5EAC7050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5DA0AE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AE9F11A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5CDE4E8" w14:textId="77777777" w:rsidTr="00555674">
        <w:trPr>
          <w:jc w:val="center"/>
        </w:trPr>
        <w:tc>
          <w:tcPr>
            <w:tcW w:w="675" w:type="dxa"/>
          </w:tcPr>
          <w:p w14:paraId="54561BDD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18</w:t>
            </w:r>
          </w:p>
        </w:tc>
        <w:tc>
          <w:tcPr>
            <w:tcW w:w="4497" w:type="dxa"/>
          </w:tcPr>
          <w:p w14:paraId="0677C93A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C6F64AD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7619F1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AB21E3" w14:textId="77777777" w:rsidTr="00555674">
        <w:trPr>
          <w:jc w:val="center"/>
        </w:trPr>
        <w:tc>
          <w:tcPr>
            <w:tcW w:w="675" w:type="dxa"/>
          </w:tcPr>
          <w:p w14:paraId="46D34E28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19</w:t>
            </w:r>
          </w:p>
        </w:tc>
        <w:tc>
          <w:tcPr>
            <w:tcW w:w="4497" w:type="dxa"/>
          </w:tcPr>
          <w:p w14:paraId="336A1F0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9347EB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DED4CE1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895119D" w14:textId="77777777" w:rsidTr="00555674">
        <w:trPr>
          <w:jc w:val="center"/>
        </w:trPr>
        <w:tc>
          <w:tcPr>
            <w:tcW w:w="675" w:type="dxa"/>
          </w:tcPr>
          <w:p w14:paraId="673FEC9C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20</w:t>
            </w:r>
          </w:p>
        </w:tc>
        <w:tc>
          <w:tcPr>
            <w:tcW w:w="4497" w:type="dxa"/>
          </w:tcPr>
          <w:p w14:paraId="1A651323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9BDFDC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0E7D2F7" w14:textId="77777777" w:rsidR="005B514A" w:rsidRPr="00393BED" w:rsidRDefault="005B514A" w:rsidP="00337FFD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9D1A39B" w14:textId="77777777" w:rsidR="00BF33D9" w:rsidRDefault="00BF33D9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4A7E369E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670225E9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</w:t>
      </w:r>
    </w:p>
    <w:p w14:paraId="587545AB" w14:textId="77777777" w:rsidR="00551322" w:rsidRPr="001F76CB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>Podpis Przedstawiciela GAZ-SYSTEM S.A.</w:t>
      </w:r>
    </w:p>
    <w:sectPr w:rsidR="00551322" w:rsidRPr="001F76CB" w:rsidSect="00044643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055" w:right="567" w:bottom="993" w:left="567" w:header="357" w:footer="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0C455" w14:textId="77777777" w:rsidR="006D1298" w:rsidRDefault="006D1298">
      <w:r>
        <w:separator/>
      </w:r>
    </w:p>
  </w:endnote>
  <w:endnote w:type="continuationSeparator" w:id="0">
    <w:p w14:paraId="467101B1" w14:textId="77777777" w:rsidR="006D1298" w:rsidRDefault="006D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038D" w14:textId="77777777" w:rsidR="00403306" w:rsidRDefault="00F453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330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330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5E08B3" w14:textId="77777777" w:rsidR="00403306" w:rsidRDefault="004033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D71A" w14:textId="53437A4F" w:rsidR="00403306" w:rsidRPr="00044643" w:rsidRDefault="00044643" w:rsidP="00044643">
    <w:pPr>
      <w:pStyle w:val="Stopka"/>
      <w:spacing w:after="240"/>
      <w:ind w:left="284" w:right="360"/>
      <w:jc w:val="center"/>
      <w:rPr>
        <w:sz w:val="18"/>
        <w:szCs w:val="18"/>
      </w:rPr>
    </w:pPr>
    <w:r w:rsidRPr="00044643">
      <w:rPr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85AC079" wp14:editId="34C332D9">
              <wp:simplePos x="0" y="0"/>
              <wp:positionH relativeFrom="column">
                <wp:posOffset>147955</wp:posOffset>
              </wp:positionH>
              <wp:positionV relativeFrom="paragraph">
                <wp:posOffset>-155575</wp:posOffset>
              </wp:positionV>
              <wp:extent cx="6751955" cy="635"/>
              <wp:effectExtent l="0" t="0" r="0" b="0"/>
              <wp:wrapNone/>
              <wp:docPr id="23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4" name="AutoShape 5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AutoShape 6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5DEA65" id="Group 4" o:spid="_x0000_s1026" style="position:absolute;margin-left:11.65pt;margin-top:-12.25pt;width:531.65pt;height:.05pt;z-index:25165619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" strokecolor="#ff5d23" strokeweight="1pt"/>
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" strokeweight="1pt"/>
            </v:group>
          </w:pict>
        </mc:Fallback>
      </mc:AlternateContent>
    </w:r>
    <w:r w:rsidR="00555674" w:rsidRPr="00044643">
      <w:rPr>
        <w:sz w:val="18"/>
        <w:szCs w:val="18"/>
      </w:rPr>
      <w:t xml:space="preserve">Wydanie 2  Wersja </w:t>
    </w:r>
    <w:r w:rsidR="00DF5C96" w:rsidRPr="00044643">
      <w:rPr>
        <w:sz w:val="18"/>
        <w:szCs w:val="18"/>
      </w:rPr>
      <w:t>2</w:t>
    </w:r>
    <w:r w:rsidR="00555674" w:rsidRPr="00044643">
      <w:rPr>
        <w:sz w:val="18"/>
        <w:szCs w:val="18"/>
      </w:rPr>
      <w:t xml:space="preserve">                                                  </w:t>
    </w:r>
    <w:r w:rsidR="001B1A70" w:rsidRPr="00044643">
      <w:rPr>
        <w:sz w:val="18"/>
        <w:szCs w:val="18"/>
      </w:rPr>
      <w:t>P</w:t>
    </w:r>
    <w:r w:rsidR="00E9032E">
      <w:rPr>
        <w:sz w:val="18"/>
        <w:szCs w:val="18"/>
      </w:rPr>
      <w:t>E</w:t>
    </w:r>
    <w:r w:rsidR="001B1A70" w:rsidRPr="00044643">
      <w:rPr>
        <w:sz w:val="18"/>
        <w:szCs w:val="18"/>
      </w:rPr>
      <w:t>-</w:t>
    </w:r>
    <w:r w:rsidR="00E9032E">
      <w:rPr>
        <w:sz w:val="18"/>
        <w:szCs w:val="18"/>
      </w:rPr>
      <w:t>EK</w:t>
    </w:r>
    <w:r w:rsidR="001B1A70" w:rsidRPr="00044643">
      <w:rPr>
        <w:sz w:val="18"/>
        <w:szCs w:val="18"/>
      </w:rPr>
      <w:t>-W0</w:t>
    </w:r>
    <w:r w:rsidR="00E9032E">
      <w:rPr>
        <w:sz w:val="18"/>
        <w:szCs w:val="18"/>
      </w:rPr>
      <w:t>1</w:t>
    </w:r>
    <w:r w:rsidR="00555674" w:rsidRPr="00044643">
      <w:rPr>
        <w:sz w:val="18"/>
        <w:szCs w:val="18"/>
      </w:rPr>
      <w:t xml:space="preserve">                                                  Strona </w:t>
    </w:r>
    <w:r w:rsidR="00555674" w:rsidRPr="00044643">
      <w:rPr>
        <w:sz w:val="18"/>
        <w:szCs w:val="18"/>
      </w:rPr>
      <w:fldChar w:fldCharType="begin"/>
    </w:r>
    <w:r w:rsidR="00555674" w:rsidRPr="00044643">
      <w:rPr>
        <w:sz w:val="18"/>
        <w:szCs w:val="18"/>
      </w:rPr>
      <w:instrText>PAGE</w:instrText>
    </w:r>
    <w:r w:rsidR="00555674" w:rsidRPr="00044643">
      <w:rPr>
        <w:sz w:val="18"/>
        <w:szCs w:val="18"/>
      </w:rPr>
      <w:fldChar w:fldCharType="separate"/>
    </w:r>
    <w:r w:rsidR="00062906" w:rsidRPr="00044643">
      <w:rPr>
        <w:noProof/>
        <w:sz w:val="18"/>
        <w:szCs w:val="18"/>
      </w:rPr>
      <w:t>2</w:t>
    </w:r>
    <w:r w:rsidR="00555674" w:rsidRPr="00044643">
      <w:rPr>
        <w:sz w:val="18"/>
        <w:szCs w:val="18"/>
      </w:rPr>
      <w:fldChar w:fldCharType="end"/>
    </w:r>
    <w:r w:rsidR="00555674" w:rsidRPr="00044643">
      <w:rPr>
        <w:sz w:val="18"/>
        <w:szCs w:val="18"/>
      </w:rPr>
      <w:t xml:space="preserve"> z </w:t>
    </w:r>
    <w:r w:rsidR="00555674" w:rsidRPr="00044643">
      <w:rPr>
        <w:sz w:val="18"/>
        <w:szCs w:val="18"/>
      </w:rPr>
      <w:fldChar w:fldCharType="begin"/>
    </w:r>
    <w:r w:rsidR="00555674" w:rsidRPr="00044643">
      <w:rPr>
        <w:sz w:val="18"/>
        <w:szCs w:val="18"/>
      </w:rPr>
      <w:instrText>NUMPAGES</w:instrText>
    </w:r>
    <w:r w:rsidR="00555674" w:rsidRPr="00044643">
      <w:rPr>
        <w:sz w:val="18"/>
        <w:szCs w:val="18"/>
      </w:rPr>
      <w:fldChar w:fldCharType="separate"/>
    </w:r>
    <w:r w:rsidR="00062906" w:rsidRPr="00044643">
      <w:rPr>
        <w:noProof/>
        <w:sz w:val="18"/>
        <w:szCs w:val="18"/>
      </w:rPr>
      <w:t>3</w:t>
    </w:r>
    <w:r w:rsidR="00555674" w:rsidRPr="00044643">
      <w:rPr>
        <w:sz w:val="18"/>
        <w:szCs w:val="18"/>
      </w:rPr>
      <w:fldChar w:fldCharType="end"/>
    </w:r>
  </w:p>
  <w:p w14:paraId="3C0CEC91" w14:textId="77777777" w:rsidR="00403306" w:rsidRDefault="0040330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C600" w14:textId="77777777" w:rsidR="00044643" w:rsidRDefault="00044643" w:rsidP="001B1A70">
    <w:pPr>
      <w:pStyle w:val="Stopka"/>
      <w:tabs>
        <w:tab w:val="clear" w:pos="4536"/>
        <w:tab w:val="clear" w:pos="9072"/>
        <w:tab w:val="center" w:pos="5529"/>
        <w:tab w:val="right" w:pos="9214"/>
      </w:tabs>
      <w:ind w:left="567"/>
      <w:rPr>
        <w:sz w:val="18"/>
        <w:szCs w:val="18"/>
      </w:rPr>
    </w:pPr>
  </w:p>
  <w:p w14:paraId="368FC1D2" w14:textId="49074130" w:rsidR="00403306" w:rsidRPr="001B1A70" w:rsidRDefault="004E4307" w:rsidP="001B1A70">
    <w:pPr>
      <w:pStyle w:val="Stopka"/>
      <w:tabs>
        <w:tab w:val="clear" w:pos="4536"/>
        <w:tab w:val="clear" w:pos="9072"/>
        <w:tab w:val="center" w:pos="5529"/>
        <w:tab w:val="right" w:pos="9214"/>
      </w:tabs>
      <w:ind w:left="567"/>
      <w:rPr>
        <w:sz w:val="18"/>
        <w:szCs w:val="18"/>
      </w:rPr>
    </w:pPr>
    <w:r w:rsidRPr="001B1A70">
      <w:rPr>
        <w:sz w:val="18"/>
        <w:szCs w:val="18"/>
      </w:rPr>
      <w:t>Wydanie 2</w:t>
    </w:r>
    <w:r w:rsidRPr="0079258D">
      <w:rPr>
        <w:sz w:val="18"/>
        <w:szCs w:val="18"/>
      </w:rPr>
      <w:t xml:space="preserve">  </w:t>
    </w:r>
    <w:r w:rsidRPr="001B1A70">
      <w:rPr>
        <w:sz w:val="18"/>
        <w:szCs w:val="18"/>
      </w:rPr>
      <w:t xml:space="preserve">Wersja </w:t>
    </w:r>
    <w:r w:rsidR="00DF5C96" w:rsidRPr="001B1A70">
      <w:rPr>
        <w:sz w:val="18"/>
        <w:szCs w:val="18"/>
      </w:rPr>
      <w:t>2</w:t>
    </w:r>
    <w:r w:rsidRPr="001B1A70">
      <w:rPr>
        <w:rFonts w:eastAsiaTheme="minorHAnsi" w:cstheme="minorBidi"/>
        <w:sz w:val="18"/>
        <w:szCs w:val="18"/>
        <w:lang w:eastAsia="en-US"/>
      </w:rPr>
      <w:t xml:space="preserve"> </w:t>
    </w:r>
    <w:r w:rsidR="001B1A70" w:rsidRPr="001B1A70">
      <w:rPr>
        <w:rFonts w:eastAsiaTheme="minorHAnsi" w:cstheme="minorBidi"/>
        <w:sz w:val="18"/>
        <w:szCs w:val="18"/>
        <w:lang w:eastAsia="en-US"/>
      </w:rPr>
      <w:tab/>
    </w:r>
    <w:r w:rsidR="00555674" w:rsidRPr="001B1A70">
      <w:rPr>
        <w:rFonts w:eastAsiaTheme="minorHAnsi" w:cstheme="minorBidi"/>
        <w:sz w:val="18"/>
        <w:szCs w:val="18"/>
        <w:lang w:eastAsia="en-US"/>
      </w:rPr>
      <w:t xml:space="preserve">                      </w:t>
    </w:r>
    <w:r w:rsidR="001B1A70" w:rsidRPr="001B1A70">
      <w:rPr>
        <w:rFonts w:eastAsiaTheme="minorHAnsi" w:cstheme="minorBidi"/>
        <w:sz w:val="18"/>
        <w:szCs w:val="18"/>
        <w:lang w:eastAsia="en-US"/>
      </w:rPr>
      <w:t xml:space="preserve">        </w:t>
    </w:r>
    <w:r w:rsidR="001B1A70">
      <w:rPr>
        <w:rFonts w:eastAsiaTheme="minorHAnsi" w:cstheme="minorBidi"/>
        <w:sz w:val="18"/>
        <w:szCs w:val="18"/>
        <w:lang w:eastAsia="en-US"/>
      </w:rPr>
      <w:t xml:space="preserve">                           </w:t>
    </w:r>
    <w:r w:rsidR="001B1A70" w:rsidRPr="001B1A70">
      <w:rPr>
        <w:rFonts w:eastAsiaTheme="minorHAnsi" w:cstheme="minorBidi"/>
        <w:sz w:val="18"/>
        <w:szCs w:val="18"/>
        <w:lang w:eastAsia="en-US"/>
      </w:rPr>
      <w:t>P</w:t>
    </w:r>
    <w:r w:rsidR="00E9032E">
      <w:rPr>
        <w:rFonts w:eastAsiaTheme="minorHAnsi" w:cstheme="minorBidi"/>
        <w:sz w:val="18"/>
        <w:szCs w:val="18"/>
        <w:lang w:eastAsia="en-US"/>
      </w:rPr>
      <w:t>E</w:t>
    </w:r>
    <w:r w:rsidR="001B1A70" w:rsidRPr="001B1A70">
      <w:rPr>
        <w:rFonts w:eastAsiaTheme="minorHAnsi" w:cstheme="minorBidi"/>
        <w:sz w:val="18"/>
        <w:szCs w:val="18"/>
        <w:lang w:eastAsia="en-US"/>
      </w:rPr>
      <w:t>-</w:t>
    </w:r>
    <w:r w:rsidR="00E9032E">
      <w:rPr>
        <w:rFonts w:eastAsiaTheme="minorHAnsi" w:cstheme="minorBidi"/>
        <w:sz w:val="18"/>
        <w:szCs w:val="18"/>
        <w:lang w:eastAsia="en-US"/>
      </w:rPr>
      <w:t>EK</w:t>
    </w:r>
    <w:r w:rsidR="001B1A70" w:rsidRPr="001B1A70">
      <w:rPr>
        <w:rFonts w:eastAsiaTheme="minorHAnsi" w:cstheme="minorBidi"/>
        <w:sz w:val="18"/>
        <w:szCs w:val="18"/>
        <w:lang w:eastAsia="en-US"/>
      </w:rPr>
      <w:t>-W0</w:t>
    </w:r>
    <w:r w:rsidR="00E9032E">
      <w:rPr>
        <w:rFonts w:eastAsiaTheme="minorHAnsi" w:cstheme="minorBidi"/>
        <w:sz w:val="18"/>
        <w:szCs w:val="18"/>
        <w:lang w:eastAsia="en-US"/>
      </w:rPr>
      <w:t>1</w:t>
    </w:r>
    <w:r w:rsidR="00555674" w:rsidRPr="001B1A70">
      <w:rPr>
        <w:rFonts w:eastAsiaTheme="minorHAnsi" w:cstheme="minorBidi"/>
        <w:sz w:val="18"/>
        <w:szCs w:val="18"/>
        <w:lang w:eastAsia="en-US"/>
      </w:rPr>
      <w:t xml:space="preserve">                                                                   </w:t>
    </w:r>
    <w:r w:rsidRPr="001B1A70">
      <w:rPr>
        <w:sz w:val="18"/>
        <w:szCs w:val="18"/>
      </w:rPr>
      <w:t xml:space="preserve">Strona </w:t>
    </w:r>
    <w:r w:rsidRPr="001B1A70">
      <w:rPr>
        <w:sz w:val="18"/>
        <w:szCs w:val="18"/>
      </w:rPr>
      <w:fldChar w:fldCharType="begin"/>
    </w:r>
    <w:r w:rsidRPr="001B1A70">
      <w:rPr>
        <w:sz w:val="18"/>
        <w:szCs w:val="18"/>
      </w:rPr>
      <w:instrText>PAGE</w:instrText>
    </w:r>
    <w:r w:rsidRPr="001B1A70">
      <w:rPr>
        <w:sz w:val="18"/>
        <w:szCs w:val="18"/>
      </w:rPr>
      <w:fldChar w:fldCharType="separate"/>
    </w:r>
    <w:r w:rsidR="00062906" w:rsidRPr="001B1A70">
      <w:rPr>
        <w:noProof/>
        <w:sz w:val="18"/>
        <w:szCs w:val="18"/>
      </w:rPr>
      <w:t>1</w:t>
    </w:r>
    <w:r w:rsidRPr="001B1A70">
      <w:rPr>
        <w:sz w:val="18"/>
        <w:szCs w:val="18"/>
      </w:rPr>
      <w:fldChar w:fldCharType="end"/>
    </w:r>
    <w:r w:rsidRPr="001B1A70">
      <w:rPr>
        <w:sz w:val="18"/>
        <w:szCs w:val="18"/>
      </w:rPr>
      <w:t xml:space="preserve"> z </w:t>
    </w:r>
    <w:r w:rsidRPr="001B1A70">
      <w:rPr>
        <w:sz w:val="18"/>
        <w:szCs w:val="18"/>
      </w:rPr>
      <w:fldChar w:fldCharType="begin"/>
    </w:r>
    <w:r w:rsidRPr="001B1A70">
      <w:rPr>
        <w:sz w:val="18"/>
        <w:szCs w:val="18"/>
      </w:rPr>
      <w:instrText>NUMPAGES</w:instrText>
    </w:r>
    <w:r w:rsidRPr="001B1A70">
      <w:rPr>
        <w:sz w:val="18"/>
        <w:szCs w:val="18"/>
      </w:rPr>
      <w:fldChar w:fldCharType="separate"/>
    </w:r>
    <w:r w:rsidR="00062906" w:rsidRPr="001B1A70">
      <w:rPr>
        <w:noProof/>
        <w:sz w:val="18"/>
        <w:szCs w:val="18"/>
      </w:rPr>
      <w:t>3</w:t>
    </w:r>
    <w:r w:rsidRPr="001B1A70">
      <w:rPr>
        <w:sz w:val="18"/>
        <w:szCs w:val="18"/>
      </w:rPr>
      <w:fldChar w:fldCharType="end"/>
    </w:r>
    <w:r w:rsidRPr="001B1A70">
      <w:rPr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48000" behindDoc="0" locked="0" layoutInCell="1" allowOverlap="1" wp14:anchorId="2DD7EB53" wp14:editId="0A41DA78">
              <wp:simplePos x="0" y="0"/>
              <wp:positionH relativeFrom="column">
                <wp:posOffset>212090</wp:posOffset>
              </wp:positionH>
              <wp:positionV relativeFrom="paragraph">
                <wp:posOffset>-173429</wp:posOffset>
              </wp:positionV>
              <wp:extent cx="6751955" cy="635"/>
              <wp:effectExtent l="0" t="0" r="29845" b="18415"/>
              <wp:wrapNone/>
              <wp:docPr id="20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1" name="AutoShape 5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AutoShape 6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B56E8D" id="Group 4" o:spid="_x0000_s1026" style="position:absolute;margin-left:16.7pt;margin-top:-13.65pt;width:531.65pt;height:.05pt;z-index:25164800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" strokeweight="1pt"/>
            </v:group>
          </w:pict>
        </mc:Fallback>
      </mc:AlternateContent>
    </w:r>
  </w:p>
  <w:p w14:paraId="440B5C52" w14:textId="77777777" w:rsidR="00403306" w:rsidRDefault="00403306" w:rsidP="00683652">
    <w:pPr>
      <w:pStyle w:val="Stopka"/>
    </w:pPr>
  </w:p>
  <w:p w14:paraId="02E19720" w14:textId="77777777" w:rsidR="00403306" w:rsidRDefault="00403306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A4F9" w14:textId="77777777" w:rsidR="006D1298" w:rsidRDefault="006D1298">
      <w:r>
        <w:separator/>
      </w:r>
    </w:p>
  </w:footnote>
  <w:footnote w:type="continuationSeparator" w:id="0">
    <w:p w14:paraId="30CE9654" w14:textId="77777777" w:rsidR="006D1298" w:rsidRDefault="006D1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2"/>
      <w:tblW w:w="11766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766"/>
    </w:tblGrid>
    <w:tr w:rsidR="001B1A70" w:rsidRPr="004E4307" w14:paraId="5473891C" w14:textId="77777777" w:rsidTr="001B1A70">
      <w:trPr>
        <w:trHeight w:hRule="exact" w:val="997"/>
      </w:trPr>
      <w:tc>
        <w:tcPr>
          <w:tcW w:w="11766" w:type="dxa"/>
          <w:vAlign w:val="bottom"/>
        </w:tcPr>
        <w:p w14:paraId="28C81E00" w14:textId="7171183C" w:rsidR="001B1A70" w:rsidRPr="001B1A70" w:rsidRDefault="001B1A70" w:rsidP="00044643">
          <w:pPr>
            <w:pStyle w:val="Nagwek"/>
            <w:ind w:left="598" w:right="467"/>
            <w:jc w:val="center"/>
            <w:rPr>
              <w:noProof/>
              <w:sz w:val="20"/>
              <w:szCs w:val="20"/>
              <w:lang w:eastAsia="pl-PL"/>
            </w:rPr>
          </w:pPr>
          <w:r w:rsidRPr="001B1A70">
            <w:rPr>
              <w:noProof/>
              <w:sz w:val="20"/>
              <w:szCs w:val="20"/>
              <w:lang w:eastAsia="pl-PL"/>
            </w:rPr>
            <w:t xml:space="preserve">Załącznik nr 5 – </w:t>
          </w:r>
          <w:r w:rsidRPr="001B1A70">
            <w:rPr>
              <w:sz w:val="20"/>
              <w:szCs w:val="20"/>
            </w:rPr>
            <w:t>Informacja o bezpieczeństwie dla Gości</w:t>
          </w:r>
          <w:r w:rsidRPr="001B1A70">
            <w:rPr>
              <w:noProof/>
              <w:sz w:val="20"/>
              <w:szCs w:val="20"/>
              <w:lang w:eastAsia="pl-PL"/>
            </w:rPr>
            <w:t xml:space="preserve"> – do Wytyczne  w zakresie wymagań bezpieczeństwa pracy i ochrony zdrowia dla Wykonawców oraz Gości w Spółce Operator Gazociągów Przesyłowych GAZ-SYSTEM S.A.</w:t>
          </w:r>
          <w:r w:rsidR="00044643">
            <w:rPr>
              <w:noProof/>
              <w:sz w:val="20"/>
              <w:szCs w:val="20"/>
              <w:lang w:eastAsia="pl-PL"/>
            </w:rPr>
            <w:t xml:space="preserve"> </w:t>
          </w:r>
          <w:r w:rsidRPr="001B1A70">
            <w:rPr>
              <w:noProof/>
              <w:sz w:val="20"/>
              <w:szCs w:val="20"/>
              <w:lang w:eastAsia="pl-PL"/>
            </w:rPr>
            <w:t>P</w:t>
          </w:r>
          <w:r w:rsidR="00E9032E">
            <w:rPr>
              <w:noProof/>
              <w:sz w:val="20"/>
              <w:szCs w:val="20"/>
              <w:lang w:eastAsia="pl-PL"/>
            </w:rPr>
            <w:t>E</w:t>
          </w:r>
          <w:r w:rsidRPr="001B1A70">
            <w:rPr>
              <w:noProof/>
              <w:sz w:val="20"/>
              <w:szCs w:val="20"/>
              <w:lang w:eastAsia="pl-PL"/>
            </w:rPr>
            <w:t>-</w:t>
          </w:r>
          <w:r w:rsidR="00E9032E">
            <w:rPr>
              <w:noProof/>
              <w:sz w:val="20"/>
              <w:szCs w:val="20"/>
              <w:lang w:eastAsia="pl-PL"/>
            </w:rPr>
            <w:t>EK</w:t>
          </w:r>
          <w:r w:rsidRPr="001B1A70">
            <w:rPr>
              <w:noProof/>
              <w:sz w:val="20"/>
              <w:szCs w:val="20"/>
              <w:lang w:eastAsia="pl-PL"/>
            </w:rPr>
            <w:t>-W0</w:t>
          </w:r>
          <w:r w:rsidR="00E9032E">
            <w:rPr>
              <w:noProof/>
              <w:sz w:val="20"/>
              <w:szCs w:val="20"/>
              <w:lang w:eastAsia="pl-PL"/>
            </w:rPr>
            <w:t>1</w:t>
          </w:r>
        </w:p>
        <w:p w14:paraId="0E7FB5F1" w14:textId="0B2DBB58" w:rsidR="001B1A70" w:rsidRPr="004E4307" w:rsidRDefault="001B1A70" w:rsidP="001B1A70">
          <w:pPr>
            <w:tabs>
              <w:tab w:val="center" w:pos="4536"/>
              <w:tab w:val="right" w:pos="9072"/>
            </w:tabs>
            <w:ind w:right="467"/>
            <w:jc w:val="center"/>
            <w:rPr>
              <w:sz w:val="18"/>
              <w:szCs w:val="18"/>
            </w:rPr>
          </w:pPr>
        </w:p>
      </w:tc>
    </w:tr>
    <w:tr w:rsidR="001B1A70" w:rsidRPr="004E4307" w14:paraId="4ADF2661" w14:textId="77777777" w:rsidTr="001B1A70">
      <w:tc>
        <w:tcPr>
          <w:tcW w:w="11766" w:type="dxa"/>
        </w:tcPr>
        <w:p w14:paraId="6F5FD79A" w14:textId="79BE4A85" w:rsidR="001B1A70" w:rsidRPr="004E4307" w:rsidRDefault="001B1A70" w:rsidP="001B1A70">
          <w:pPr>
            <w:tabs>
              <w:tab w:val="center" w:pos="4536"/>
              <w:tab w:val="right" w:pos="9072"/>
            </w:tabs>
            <w:ind w:right="467"/>
            <w:jc w:val="center"/>
            <w:rPr>
              <w:b/>
              <w:noProof/>
              <w:sz w:val="18"/>
              <w:szCs w:val="18"/>
              <w:lang w:eastAsia="pl-PL"/>
            </w:rPr>
          </w:pPr>
          <w:r w:rsidRPr="001B1A70">
            <w:rPr>
              <w:b/>
              <w:noProof/>
            </w:rPr>
            <mc:AlternateContent>
              <mc:Choice Requires="wpg">
                <w:drawing>
                  <wp:anchor distT="0" distB="0" distL="114300" distR="114300" simplePos="0" relativeHeight="251674624" behindDoc="0" locked="0" layoutInCell="1" allowOverlap="1" wp14:anchorId="143DC4D5" wp14:editId="20B4E43E">
                    <wp:simplePos x="0" y="0"/>
                    <wp:positionH relativeFrom="column">
                      <wp:posOffset>351480</wp:posOffset>
                    </wp:positionH>
                    <wp:positionV relativeFrom="paragraph">
                      <wp:posOffset>61122</wp:posOffset>
                    </wp:positionV>
                    <wp:extent cx="6751955" cy="635"/>
                    <wp:effectExtent l="0" t="0" r="29845" b="18415"/>
                    <wp:wrapNone/>
                    <wp:docPr id="48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49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04155F6" id="Group 3" o:spid="_x0000_s1026" style="position:absolute;margin-left:27.7pt;margin-top:4.8pt;width:531.65pt;height:.05pt;z-index:25167462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" strokeweight="1pt"/>
                  </v:group>
                </w:pict>
              </mc:Fallback>
            </mc:AlternateContent>
          </w:r>
        </w:p>
      </w:tc>
    </w:tr>
  </w:tbl>
  <w:p w14:paraId="6DD045C1" w14:textId="77777777" w:rsidR="00403306" w:rsidRDefault="004033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1907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7"/>
    </w:tblGrid>
    <w:tr w:rsidR="004E4307" w:rsidRPr="001B1A70" w14:paraId="76246263" w14:textId="77777777" w:rsidTr="001B1A70">
      <w:trPr>
        <w:trHeight w:hRule="exact" w:val="1276"/>
      </w:trPr>
      <w:tc>
        <w:tcPr>
          <w:tcW w:w="11907" w:type="dxa"/>
          <w:vAlign w:val="bottom"/>
        </w:tcPr>
        <w:p w14:paraId="50A42C61" w14:textId="63CD6E42" w:rsidR="001B1A70" w:rsidRPr="001B1A70" w:rsidRDefault="001B1A70" w:rsidP="00044643">
          <w:pPr>
            <w:pStyle w:val="Nagwek"/>
            <w:ind w:left="598" w:right="467"/>
            <w:jc w:val="center"/>
            <w:rPr>
              <w:noProof/>
              <w:sz w:val="20"/>
              <w:szCs w:val="20"/>
              <w:lang w:eastAsia="pl-PL"/>
            </w:rPr>
          </w:pPr>
          <w:r w:rsidRPr="001B1A70">
            <w:rPr>
              <w:noProof/>
              <w:sz w:val="20"/>
              <w:szCs w:val="20"/>
              <w:lang w:eastAsia="pl-PL"/>
            </w:rPr>
            <w:t xml:space="preserve">Załącznik nr 5 – </w:t>
          </w:r>
          <w:r w:rsidRPr="001B1A70">
            <w:rPr>
              <w:sz w:val="20"/>
              <w:szCs w:val="20"/>
            </w:rPr>
            <w:t>Informacja o bezpieczeństwie dla Gości</w:t>
          </w:r>
          <w:r w:rsidRPr="001B1A70">
            <w:rPr>
              <w:noProof/>
              <w:sz w:val="20"/>
              <w:szCs w:val="20"/>
              <w:lang w:eastAsia="pl-PL"/>
            </w:rPr>
            <w:t xml:space="preserve"> – do Wytyczne  w zakresie wymagań bezpieczeństwa pracy i ochrony zdrowia dla Wykonawców oraz Gości w Spółce Operator Gazociągów Przesyłowych GAZ-SYSTEM S.A.</w:t>
          </w:r>
          <w:r w:rsidR="00044643">
            <w:rPr>
              <w:noProof/>
              <w:sz w:val="20"/>
              <w:szCs w:val="20"/>
              <w:lang w:eastAsia="pl-PL"/>
            </w:rPr>
            <w:t xml:space="preserve"> </w:t>
          </w:r>
          <w:r w:rsidRPr="001B1A70">
            <w:rPr>
              <w:noProof/>
              <w:sz w:val="20"/>
              <w:szCs w:val="20"/>
              <w:lang w:eastAsia="pl-PL"/>
            </w:rPr>
            <w:t>P</w:t>
          </w:r>
          <w:r w:rsidR="00E9032E">
            <w:rPr>
              <w:noProof/>
              <w:sz w:val="20"/>
              <w:szCs w:val="20"/>
              <w:lang w:eastAsia="pl-PL"/>
            </w:rPr>
            <w:t>E</w:t>
          </w:r>
          <w:r w:rsidRPr="001B1A70">
            <w:rPr>
              <w:noProof/>
              <w:sz w:val="20"/>
              <w:szCs w:val="20"/>
              <w:lang w:eastAsia="pl-PL"/>
            </w:rPr>
            <w:t>-</w:t>
          </w:r>
          <w:r w:rsidR="00E9032E">
            <w:rPr>
              <w:noProof/>
              <w:sz w:val="20"/>
              <w:szCs w:val="20"/>
              <w:lang w:eastAsia="pl-PL"/>
            </w:rPr>
            <w:t>EK</w:t>
          </w:r>
          <w:r w:rsidRPr="001B1A70">
            <w:rPr>
              <w:noProof/>
              <w:sz w:val="20"/>
              <w:szCs w:val="20"/>
              <w:lang w:eastAsia="pl-PL"/>
            </w:rPr>
            <w:t>-W0</w:t>
          </w:r>
          <w:r w:rsidR="00E9032E">
            <w:rPr>
              <w:noProof/>
              <w:sz w:val="20"/>
              <w:szCs w:val="20"/>
              <w:lang w:eastAsia="pl-PL"/>
            </w:rPr>
            <w:t>1</w:t>
          </w:r>
        </w:p>
        <w:p w14:paraId="5DAAA262" w14:textId="576A053B" w:rsidR="004E4307" w:rsidRPr="001B1A70" w:rsidRDefault="004E4307" w:rsidP="001B1A70">
          <w:pPr>
            <w:tabs>
              <w:tab w:val="center" w:pos="4536"/>
              <w:tab w:val="right" w:pos="9072"/>
            </w:tabs>
            <w:ind w:left="750"/>
            <w:jc w:val="center"/>
            <w:rPr>
              <w:sz w:val="20"/>
              <w:szCs w:val="20"/>
            </w:rPr>
          </w:pPr>
        </w:p>
      </w:tc>
    </w:tr>
    <w:tr w:rsidR="004E4307" w:rsidRPr="001B1A70" w14:paraId="54464320" w14:textId="77777777" w:rsidTr="001B1A70">
      <w:tc>
        <w:tcPr>
          <w:tcW w:w="11907" w:type="dxa"/>
        </w:tcPr>
        <w:p w14:paraId="6CDF7988" w14:textId="77777777" w:rsidR="004E4307" w:rsidRPr="001B1A70" w:rsidRDefault="004E4307" w:rsidP="004E4307">
          <w:pPr>
            <w:tabs>
              <w:tab w:val="center" w:pos="4536"/>
              <w:tab w:val="right" w:pos="9072"/>
            </w:tabs>
            <w:jc w:val="center"/>
            <w:rPr>
              <w:b/>
              <w:noProof/>
              <w:sz w:val="20"/>
              <w:szCs w:val="20"/>
            </w:rPr>
          </w:pPr>
          <w:r w:rsidRPr="001B1A70">
            <w:rPr>
              <w:b/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0E5711CE" wp14:editId="3265E653">
                    <wp:simplePos x="0" y="0"/>
                    <wp:positionH relativeFrom="column">
                      <wp:posOffset>351480</wp:posOffset>
                    </wp:positionH>
                    <wp:positionV relativeFrom="paragraph">
                      <wp:posOffset>61122</wp:posOffset>
                    </wp:positionV>
                    <wp:extent cx="6751955" cy="635"/>
                    <wp:effectExtent l="0" t="0" r="29845" b="18415"/>
                    <wp:wrapNone/>
                    <wp:docPr id="4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C3AFAA" id="Group 3" o:spid="_x0000_s1026" style="position:absolute;margin-left:27.7pt;margin-top:4.8pt;width:531.65pt;height:.05pt;z-index:2516664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" strokeweight="1pt"/>
                  </v:group>
                </w:pict>
              </mc:Fallback>
            </mc:AlternateContent>
          </w:r>
        </w:p>
      </w:tc>
    </w:tr>
  </w:tbl>
  <w:p w14:paraId="268A120C" w14:textId="77777777" w:rsidR="00403306" w:rsidRPr="001B1A70" w:rsidRDefault="00403306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EEB"/>
    <w:multiLevelType w:val="hybridMultilevel"/>
    <w:tmpl w:val="02304844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7942DA"/>
    <w:multiLevelType w:val="hybridMultilevel"/>
    <w:tmpl w:val="72AC8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208"/>
    <w:multiLevelType w:val="hybridMultilevel"/>
    <w:tmpl w:val="E69814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89E"/>
    <w:multiLevelType w:val="hybridMultilevel"/>
    <w:tmpl w:val="F53C81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70D"/>
    <w:multiLevelType w:val="hybridMultilevel"/>
    <w:tmpl w:val="CDB6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A2D9D"/>
    <w:multiLevelType w:val="hybridMultilevel"/>
    <w:tmpl w:val="0A90B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19FF"/>
    <w:multiLevelType w:val="hybridMultilevel"/>
    <w:tmpl w:val="F14ECB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15762D"/>
    <w:multiLevelType w:val="hybridMultilevel"/>
    <w:tmpl w:val="F23216BA"/>
    <w:lvl w:ilvl="0" w:tplc="B7A2463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9E72E69"/>
    <w:multiLevelType w:val="hybridMultilevel"/>
    <w:tmpl w:val="7304E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A3153"/>
    <w:multiLevelType w:val="hybridMultilevel"/>
    <w:tmpl w:val="DCBCD9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13012"/>
    <w:rsid w:val="000250EE"/>
    <w:rsid w:val="00037760"/>
    <w:rsid w:val="00044643"/>
    <w:rsid w:val="00062906"/>
    <w:rsid w:val="00095E43"/>
    <w:rsid w:val="0009696A"/>
    <w:rsid w:val="000A156F"/>
    <w:rsid w:val="000B584A"/>
    <w:rsid w:val="000C0673"/>
    <w:rsid w:val="000C739A"/>
    <w:rsid w:val="000D0995"/>
    <w:rsid w:val="000F30A8"/>
    <w:rsid w:val="00116B20"/>
    <w:rsid w:val="00122C07"/>
    <w:rsid w:val="0015156B"/>
    <w:rsid w:val="00163066"/>
    <w:rsid w:val="00163E04"/>
    <w:rsid w:val="0016508D"/>
    <w:rsid w:val="00172807"/>
    <w:rsid w:val="00181BB5"/>
    <w:rsid w:val="00191BE5"/>
    <w:rsid w:val="00193B38"/>
    <w:rsid w:val="001A2C9D"/>
    <w:rsid w:val="001B1A70"/>
    <w:rsid w:val="001D3646"/>
    <w:rsid w:val="001E3562"/>
    <w:rsid w:val="001F4089"/>
    <w:rsid w:val="001F76CB"/>
    <w:rsid w:val="00211028"/>
    <w:rsid w:val="00232933"/>
    <w:rsid w:val="0023441D"/>
    <w:rsid w:val="0027510F"/>
    <w:rsid w:val="00292821"/>
    <w:rsid w:val="00296268"/>
    <w:rsid w:val="002B1E1E"/>
    <w:rsid w:val="002B25F3"/>
    <w:rsid w:val="002B4C71"/>
    <w:rsid w:val="002C2456"/>
    <w:rsid w:val="002C6C8F"/>
    <w:rsid w:val="002C6C90"/>
    <w:rsid w:val="002D276E"/>
    <w:rsid w:val="002F0CC0"/>
    <w:rsid w:val="002F4592"/>
    <w:rsid w:val="00302016"/>
    <w:rsid w:val="00302F4D"/>
    <w:rsid w:val="00314262"/>
    <w:rsid w:val="00324985"/>
    <w:rsid w:val="003353B5"/>
    <w:rsid w:val="00342CD7"/>
    <w:rsid w:val="00351A97"/>
    <w:rsid w:val="00357E28"/>
    <w:rsid w:val="003623A6"/>
    <w:rsid w:val="003A34B5"/>
    <w:rsid w:val="003D0CAC"/>
    <w:rsid w:val="003E524C"/>
    <w:rsid w:val="003F05F8"/>
    <w:rsid w:val="00403306"/>
    <w:rsid w:val="0040371A"/>
    <w:rsid w:val="004058B8"/>
    <w:rsid w:val="0041391C"/>
    <w:rsid w:val="00425763"/>
    <w:rsid w:val="004412A6"/>
    <w:rsid w:val="00442077"/>
    <w:rsid w:val="004431C8"/>
    <w:rsid w:val="00443970"/>
    <w:rsid w:val="00454435"/>
    <w:rsid w:val="004607B7"/>
    <w:rsid w:val="0046116D"/>
    <w:rsid w:val="00473268"/>
    <w:rsid w:val="00477DDC"/>
    <w:rsid w:val="00490333"/>
    <w:rsid w:val="004A33D3"/>
    <w:rsid w:val="004C4369"/>
    <w:rsid w:val="004E4307"/>
    <w:rsid w:val="004F624A"/>
    <w:rsid w:val="0050035D"/>
    <w:rsid w:val="00503BF4"/>
    <w:rsid w:val="00523FB9"/>
    <w:rsid w:val="005275E8"/>
    <w:rsid w:val="0053162B"/>
    <w:rsid w:val="00531B20"/>
    <w:rsid w:val="005351C4"/>
    <w:rsid w:val="0053739F"/>
    <w:rsid w:val="005473B6"/>
    <w:rsid w:val="00551322"/>
    <w:rsid w:val="00553C40"/>
    <w:rsid w:val="00555674"/>
    <w:rsid w:val="00556C1B"/>
    <w:rsid w:val="005573A3"/>
    <w:rsid w:val="0056600E"/>
    <w:rsid w:val="00567CD2"/>
    <w:rsid w:val="005714E3"/>
    <w:rsid w:val="00593874"/>
    <w:rsid w:val="005A6E2F"/>
    <w:rsid w:val="005A7014"/>
    <w:rsid w:val="005B514A"/>
    <w:rsid w:val="005B75BB"/>
    <w:rsid w:val="005D01DA"/>
    <w:rsid w:val="005E556B"/>
    <w:rsid w:val="005E6272"/>
    <w:rsid w:val="0060156A"/>
    <w:rsid w:val="0060171F"/>
    <w:rsid w:val="00614CD6"/>
    <w:rsid w:val="00644FE7"/>
    <w:rsid w:val="00645EAE"/>
    <w:rsid w:val="0065134A"/>
    <w:rsid w:val="00660212"/>
    <w:rsid w:val="006665EA"/>
    <w:rsid w:val="006708F9"/>
    <w:rsid w:val="0067280F"/>
    <w:rsid w:val="00675B69"/>
    <w:rsid w:val="00683652"/>
    <w:rsid w:val="00696DFD"/>
    <w:rsid w:val="006C1C58"/>
    <w:rsid w:val="006D06C7"/>
    <w:rsid w:val="006D1298"/>
    <w:rsid w:val="006F25FF"/>
    <w:rsid w:val="006F35BF"/>
    <w:rsid w:val="00710BE6"/>
    <w:rsid w:val="00725157"/>
    <w:rsid w:val="00735B8A"/>
    <w:rsid w:val="00736B6B"/>
    <w:rsid w:val="00740F06"/>
    <w:rsid w:val="00741D40"/>
    <w:rsid w:val="00745C07"/>
    <w:rsid w:val="0078148D"/>
    <w:rsid w:val="0078536A"/>
    <w:rsid w:val="007861BC"/>
    <w:rsid w:val="0079258D"/>
    <w:rsid w:val="007C025B"/>
    <w:rsid w:val="007F21C4"/>
    <w:rsid w:val="0080355D"/>
    <w:rsid w:val="00804C04"/>
    <w:rsid w:val="0080589F"/>
    <w:rsid w:val="008124E5"/>
    <w:rsid w:val="00815649"/>
    <w:rsid w:val="00835C57"/>
    <w:rsid w:val="0084116E"/>
    <w:rsid w:val="00846ED6"/>
    <w:rsid w:val="00855336"/>
    <w:rsid w:val="00856AAB"/>
    <w:rsid w:val="00857B73"/>
    <w:rsid w:val="008A0AEB"/>
    <w:rsid w:val="008C6912"/>
    <w:rsid w:val="0090064E"/>
    <w:rsid w:val="00903DE9"/>
    <w:rsid w:val="009046E3"/>
    <w:rsid w:val="009310BD"/>
    <w:rsid w:val="0093459B"/>
    <w:rsid w:val="00936267"/>
    <w:rsid w:val="00961E87"/>
    <w:rsid w:val="0097671B"/>
    <w:rsid w:val="009869B9"/>
    <w:rsid w:val="009A0A08"/>
    <w:rsid w:val="009C0873"/>
    <w:rsid w:val="009C2F74"/>
    <w:rsid w:val="009E7043"/>
    <w:rsid w:val="009E7EBC"/>
    <w:rsid w:val="009F2EB6"/>
    <w:rsid w:val="00A02277"/>
    <w:rsid w:val="00A2406A"/>
    <w:rsid w:val="00A25AE4"/>
    <w:rsid w:val="00A26335"/>
    <w:rsid w:val="00A663E0"/>
    <w:rsid w:val="00A73F28"/>
    <w:rsid w:val="00A743F2"/>
    <w:rsid w:val="00A8242D"/>
    <w:rsid w:val="00A86B6C"/>
    <w:rsid w:val="00AB2DFC"/>
    <w:rsid w:val="00AF319F"/>
    <w:rsid w:val="00B07436"/>
    <w:rsid w:val="00B171B6"/>
    <w:rsid w:val="00B3003C"/>
    <w:rsid w:val="00B63FF5"/>
    <w:rsid w:val="00B743A9"/>
    <w:rsid w:val="00B81FCD"/>
    <w:rsid w:val="00B837A0"/>
    <w:rsid w:val="00B854D3"/>
    <w:rsid w:val="00B914F8"/>
    <w:rsid w:val="00BB36F3"/>
    <w:rsid w:val="00BB5EC5"/>
    <w:rsid w:val="00BC65E5"/>
    <w:rsid w:val="00BF33D9"/>
    <w:rsid w:val="00C02E7D"/>
    <w:rsid w:val="00C133C2"/>
    <w:rsid w:val="00C21D50"/>
    <w:rsid w:val="00C40AA4"/>
    <w:rsid w:val="00C624E8"/>
    <w:rsid w:val="00C63695"/>
    <w:rsid w:val="00C91CF9"/>
    <w:rsid w:val="00C922A1"/>
    <w:rsid w:val="00CC08DD"/>
    <w:rsid w:val="00CC41A9"/>
    <w:rsid w:val="00CD578C"/>
    <w:rsid w:val="00CD5D98"/>
    <w:rsid w:val="00CD5EE3"/>
    <w:rsid w:val="00CD66E4"/>
    <w:rsid w:val="00CE14E8"/>
    <w:rsid w:val="00CE2E3A"/>
    <w:rsid w:val="00D01556"/>
    <w:rsid w:val="00D01DC8"/>
    <w:rsid w:val="00D06A02"/>
    <w:rsid w:val="00D13C93"/>
    <w:rsid w:val="00D35580"/>
    <w:rsid w:val="00D35AD4"/>
    <w:rsid w:val="00D53DDF"/>
    <w:rsid w:val="00D5721F"/>
    <w:rsid w:val="00DB44FE"/>
    <w:rsid w:val="00DD221C"/>
    <w:rsid w:val="00DD348D"/>
    <w:rsid w:val="00DE1696"/>
    <w:rsid w:val="00DE2E0B"/>
    <w:rsid w:val="00DE3AEF"/>
    <w:rsid w:val="00DF0029"/>
    <w:rsid w:val="00DF5C96"/>
    <w:rsid w:val="00E034F9"/>
    <w:rsid w:val="00E47905"/>
    <w:rsid w:val="00E9032E"/>
    <w:rsid w:val="00E92427"/>
    <w:rsid w:val="00E945D1"/>
    <w:rsid w:val="00E96FC9"/>
    <w:rsid w:val="00ED09A9"/>
    <w:rsid w:val="00EE1EFD"/>
    <w:rsid w:val="00EF15BA"/>
    <w:rsid w:val="00F00488"/>
    <w:rsid w:val="00F07496"/>
    <w:rsid w:val="00F14B85"/>
    <w:rsid w:val="00F17C03"/>
    <w:rsid w:val="00F3178A"/>
    <w:rsid w:val="00F4535C"/>
    <w:rsid w:val="00F74DA5"/>
    <w:rsid w:val="00F76907"/>
    <w:rsid w:val="00F80945"/>
    <w:rsid w:val="00F974F5"/>
    <w:rsid w:val="00FA004F"/>
    <w:rsid w:val="00FB7C9F"/>
    <w:rsid w:val="00FD1C9D"/>
    <w:rsid w:val="00FE068F"/>
    <w:rsid w:val="00FE09B7"/>
    <w:rsid w:val="00FE474F"/>
    <w:rsid w:val="00FF0F98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758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4033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33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3306"/>
    <w:pPr>
      <w:ind w:left="720"/>
      <w:contextualSpacing/>
    </w:pPr>
  </w:style>
  <w:style w:type="character" w:customStyle="1" w:styleId="hps">
    <w:name w:val="hps"/>
    <w:basedOn w:val="Domylnaczcionkaakapitu"/>
    <w:rsid w:val="00425763"/>
  </w:style>
  <w:style w:type="character" w:customStyle="1" w:styleId="shorttext">
    <w:name w:val="short_text"/>
    <w:basedOn w:val="Domylnaczcionkaakapitu"/>
    <w:rsid w:val="00FB7C9F"/>
  </w:style>
  <w:style w:type="character" w:styleId="Odwoaniedokomentarza">
    <w:name w:val="annotation reference"/>
    <w:basedOn w:val="Domylnaczcionkaakapitu"/>
    <w:rsid w:val="001A2C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2C9D"/>
  </w:style>
  <w:style w:type="character" w:customStyle="1" w:styleId="TekstkomentarzaZnak">
    <w:name w:val="Tekst komentarza Znak"/>
    <w:basedOn w:val="Domylnaczcionkaakapitu"/>
    <w:link w:val="Tekstkomentarza"/>
    <w:rsid w:val="001A2C9D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rsid w:val="001A2C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2C9D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A2C9D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E3E5-30D7-4733-885F-07D1B733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0</TotalTime>
  <Pages>3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2021-04-26T11:31:00Z</dcterms:created>
  <dcterms:modified xsi:type="dcterms:W3CDTF">2021-04-26T11:31:00Z</dcterms:modified>
</cp:coreProperties>
</file>